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149E8" w14:textId="7CCCDC1D" w:rsidR="00E8318B" w:rsidRPr="00E153DD" w:rsidRDefault="00E153DD" w:rsidP="00E8318B">
      <w:pPr>
        <w:rPr>
          <w:rFonts w:ascii="Arial" w:hAnsi="Arial"/>
          <w:b/>
          <w:color w:val="0066AF"/>
          <w:sz w:val="36"/>
          <w:szCs w:val="32"/>
        </w:rPr>
      </w:pPr>
      <w:r>
        <w:rPr>
          <w:rFonts w:ascii="Arial" w:hAnsi="Arial"/>
          <w:b/>
          <w:color w:val="325588"/>
          <w:sz w:val="32"/>
          <w:szCs w:val="24"/>
        </w:rPr>
        <w:br/>
      </w:r>
      <w:r w:rsidR="00B11851">
        <w:rPr>
          <w:rFonts w:ascii="Arial" w:hAnsi="Arial"/>
          <w:b/>
          <w:color w:val="0066AF"/>
          <w:szCs w:val="20"/>
        </w:rPr>
        <w:br/>
      </w:r>
      <w:r w:rsidR="00EE497C" w:rsidRPr="00E153DD">
        <w:rPr>
          <w:rFonts w:ascii="Arial" w:hAnsi="Arial"/>
          <w:b/>
          <w:color w:val="0066AF"/>
          <w:sz w:val="36"/>
          <w:szCs w:val="32"/>
        </w:rPr>
        <w:t>T</w:t>
      </w:r>
      <w:r w:rsidR="00E8318B" w:rsidRPr="00E153DD">
        <w:rPr>
          <w:rFonts w:ascii="Arial" w:hAnsi="Arial"/>
          <w:b/>
          <w:color w:val="0066AF"/>
          <w:sz w:val="36"/>
          <w:szCs w:val="32"/>
        </w:rPr>
        <w:t xml:space="preserve">he B4 School Check </w:t>
      </w:r>
      <w:r w:rsidR="007546FE" w:rsidRPr="00E153DD">
        <w:rPr>
          <w:rFonts w:ascii="Arial" w:hAnsi="Arial"/>
          <w:b/>
          <w:color w:val="0066AF"/>
          <w:sz w:val="36"/>
          <w:szCs w:val="32"/>
        </w:rPr>
        <w:t xml:space="preserve">(B4SC) </w:t>
      </w:r>
      <w:r w:rsidR="005765EA">
        <w:rPr>
          <w:rFonts w:ascii="Arial" w:hAnsi="Arial"/>
          <w:b/>
          <w:color w:val="0066AF"/>
          <w:sz w:val="36"/>
          <w:szCs w:val="32"/>
        </w:rPr>
        <w:t>theory a</w:t>
      </w:r>
      <w:r w:rsidR="00E8318B" w:rsidRPr="00E153DD">
        <w:rPr>
          <w:rFonts w:ascii="Arial" w:hAnsi="Arial"/>
          <w:b/>
          <w:color w:val="0066AF"/>
          <w:sz w:val="36"/>
          <w:szCs w:val="32"/>
        </w:rPr>
        <w:t>ssessment</w:t>
      </w:r>
    </w:p>
    <w:p w14:paraId="194D00E1" w14:textId="77777777" w:rsidR="00B757EE" w:rsidRDefault="00B757EE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Name: _____________________________________________________________</w:t>
      </w:r>
    </w:p>
    <w:p w14:paraId="3A278909" w14:textId="77777777" w:rsidR="00340AFA" w:rsidRDefault="00340AFA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Email address: ______________________________________________________</w:t>
      </w:r>
    </w:p>
    <w:p w14:paraId="19C0FB2F" w14:textId="77777777" w:rsidR="00340AFA" w:rsidRDefault="00B757EE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Practice Name: ______________________________________________________</w:t>
      </w:r>
    </w:p>
    <w:p w14:paraId="1B70F68B" w14:textId="77777777" w:rsidR="00B757EE" w:rsidRPr="00B757EE" w:rsidRDefault="00B757EE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Date of clinical training: ________________________________________________</w:t>
      </w:r>
    </w:p>
    <w:p w14:paraId="57AEFC60" w14:textId="0B604B68" w:rsidR="00E153DD" w:rsidRDefault="00700A89" w:rsidP="2826540D">
      <w:pPr>
        <w:tabs>
          <w:tab w:val="right" w:pos="8789"/>
          <w:tab w:val="right" w:pos="9026"/>
        </w:tabs>
        <w:rPr>
          <w:rFonts w:ascii="Arial" w:hAnsi="Arial"/>
          <w:b/>
          <w:bCs/>
          <w:sz w:val="22"/>
        </w:rPr>
      </w:pPr>
      <w:r w:rsidRPr="2826540D">
        <w:rPr>
          <w:rFonts w:ascii="Arial" w:hAnsi="Arial"/>
          <w:b/>
          <w:bCs/>
          <w:sz w:val="22"/>
        </w:rPr>
        <w:t xml:space="preserve">Please complete </w:t>
      </w:r>
      <w:r w:rsidR="007546FE" w:rsidRPr="2826540D">
        <w:rPr>
          <w:rFonts w:ascii="Arial" w:hAnsi="Arial"/>
          <w:b/>
          <w:bCs/>
          <w:sz w:val="22"/>
        </w:rPr>
        <w:t xml:space="preserve">the following </w:t>
      </w:r>
      <w:r w:rsidR="00324876" w:rsidRPr="2826540D">
        <w:rPr>
          <w:rFonts w:ascii="Arial" w:hAnsi="Arial"/>
          <w:b/>
          <w:bCs/>
          <w:sz w:val="22"/>
        </w:rPr>
        <w:t xml:space="preserve">questions </w:t>
      </w:r>
      <w:r w:rsidRPr="2826540D">
        <w:rPr>
          <w:rFonts w:ascii="Arial" w:hAnsi="Arial"/>
          <w:b/>
          <w:bCs/>
          <w:sz w:val="22"/>
        </w:rPr>
        <w:t xml:space="preserve">within </w:t>
      </w:r>
      <w:r w:rsidR="00324876" w:rsidRPr="2826540D">
        <w:rPr>
          <w:rFonts w:ascii="Arial" w:hAnsi="Arial"/>
          <w:b/>
          <w:bCs/>
          <w:sz w:val="22"/>
        </w:rPr>
        <w:t>six</w:t>
      </w:r>
      <w:r w:rsidRPr="2826540D">
        <w:rPr>
          <w:rFonts w:ascii="Arial" w:hAnsi="Arial"/>
          <w:b/>
          <w:bCs/>
          <w:sz w:val="22"/>
        </w:rPr>
        <w:t xml:space="preserve"> weeks of </w:t>
      </w:r>
      <w:r w:rsidR="00324876" w:rsidRPr="2826540D">
        <w:rPr>
          <w:rFonts w:ascii="Arial" w:hAnsi="Arial"/>
          <w:b/>
          <w:bCs/>
          <w:sz w:val="22"/>
        </w:rPr>
        <w:t>attending th</w:t>
      </w:r>
      <w:r w:rsidR="007546FE" w:rsidRPr="2826540D">
        <w:rPr>
          <w:rFonts w:ascii="Arial" w:hAnsi="Arial"/>
          <w:b/>
          <w:bCs/>
          <w:sz w:val="22"/>
        </w:rPr>
        <w:t xml:space="preserve">e </w:t>
      </w:r>
      <w:proofErr w:type="gramStart"/>
      <w:r w:rsidR="10E413A1" w:rsidRPr="2826540D">
        <w:rPr>
          <w:rFonts w:ascii="Arial" w:hAnsi="Arial"/>
          <w:b/>
          <w:bCs/>
          <w:sz w:val="22"/>
        </w:rPr>
        <w:t>two</w:t>
      </w:r>
      <w:r w:rsidR="007546FE" w:rsidRPr="2826540D">
        <w:rPr>
          <w:rFonts w:ascii="Arial" w:hAnsi="Arial"/>
          <w:b/>
          <w:bCs/>
          <w:sz w:val="22"/>
        </w:rPr>
        <w:t xml:space="preserve"> day</w:t>
      </w:r>
      <w:proofErr w:type="gramEnd"/>
      <w:r w:rsidR="007546FE" w:rsidRPr="2826540D">
        <w:rPr>
          <w:rFonts w:ascii="Arial" w:hAnsi="Arial"/>
          <w:b/>
          <w:bCs/>
          <w:sz w:val="22"/>
        </w:rPr>
        <w:t xml:space="preserve"> B4SC</w:t>
      </w:r>
      <w:r w:rsidR="00324876" w:rsidRPr="2826540D">
        <w:rPr>
          <w:rFonts w:ascii="Arial" w:hAnsi="Arial"/>
          <w:b/>
          <w:bCs/>
          <w:sz w:val="22"/>
        </w:rPr>
        <w:t>t</w:t>
      </w:r>
      <w:r w:rsidRPr="2826540D">
        <w:rPr>
          <w:rFonts w:ascii="Arial" w:hAnsi="Arial"/>
          <w:b/>
          <w:bCs/>
          <w:sz w:val="22"/>
        </w:rPr>
        <w:t>raining.</w:t>
      </w:r>
      <w:r w:rsidR="0039112F" w:rsidRPr="2826540D">
        <w:rPr>
          <w:rFonts w:ascii="Arial" w:hAnsi="Arial"/>
          <w:b/>
          <w:bCs/>
          <w:sz w:val="22"/>
        </w:rPr>
        <w:t xml:space="preserve"> </w:t>
      </w:r>
      <w:r w:rsidR="005D3839" w:rsidRPr="2826540D">
        <w:rPr>
          <w:rFonts w:ascii="Arial" w:hAnsi="Arial"/>
          <w:b/>
          <w:bCs/>
          <w:sz w:val="22"/>
        </w:rPr>
        <w:t xml:space="preserve">            </w:t>
      </w:r>
      <w:r w:rsidR="007546FE" w:rsidRPr="2826540D">
        <w:rPr>
          <w:rFonts w:ascii="Arial" w:hAnsi="Arial"/>
          <w:b/>
          <w:bCs/>
          <w:sz w:val="22"/>
        </w:rPr>
        <w:t xml:space="preserve">                                                   </w:t>
      </w:r>
      <w:r w:rsidR="005D3839" w:rsidRPr="2826540D">
        <w:rPr>
          <w:rFonts w:ascii="Arial" w:hAnsi="Arial"/>
          <w:b/>
          <w:bCs/>
          <w:sz w:val="22"/>
        </w:rPr>
        <w:t xml:space="preserve">                                                                                </w:t>
      </w:r>
    </w:p>
    <w:p w14:paraId="6F14CC75" w14:textId="77777777" w:rsidR="00700A89" w:rsidRPr="00E153DD" w:rsidRDefault="0039112F" w:rsidP="00060A76">
      <w:pPr>
        <w:tabs>
          <w:tab w:val="right" w:pos="8789"/>
          <w:tab w:val="right" w:pos="9026"/>
        </w:tabs>
        <w:rPr>
          <w:rFonts w:ascii="Arial" w:hAnsi="Arial"/>
          <w:b/>
          <w:sz w:val="22"/>
          <w:szCs w:val="24"/>
        </w:rPr>
      </w:pPr>
      <w:r w:rsidRPr="00E153DD">
        <w:rPr>
          <w:rFonts w:ascii="Arial" w:hAnsi="Arial"/>
          <w:b/>
          <w:sz w:val="22"/>
          <w:szCs w:val="24"/>
        </w:rPr>
        <w:t xml:space="preserve">A certificate </w:t>
      </w:r>
      <w:r w:rsidR="007546FE" w:rsidRPr="00E153DD">
        <w:rPr>
          <w:rFonts w:ascii="Arial" w:hAnsi="Arial"/>
          <w:b/>
          <w:sz w:val="22"/>
          <w:szCs w:val="24"/>
        </w:rPr>
        <w:t xml:space="preserve">of attendance </w:t>
      </w:r>
      <w:r w:rsidRPr="00E153DD">
        <w:rPr>
          <w:rFonts w:ascii="Arial" w:hAnsi="Arial"/>
          <w:b/>
          <w:sz w:val="22"/>
          <w:szCs w:val="24"/>
        </w:rPr>
        <w:t>will be posted back to you with the</w:t>
      </w:r>
      <w:r w:rsidR="005D3839" w:rsidRPr="00E153DD">
        <w:rPr>
          <w:rFonts w:ascii="Arial" w:hAnsi="Arial"/>
          <w:b/>
          <w:sz w:val="22"/>
          <w:szCs w:val="24"/>
        </w:rPr>
        <w:t xml:space="preserve"> marked assessment.</w:t>
      </w:r>
      <w:r w:rsidRPr="00E153DD">
        <w:rPr>
          <w:rFonts w:ascii="Arial" w:hAnsi="Arial"/>
          <w:b/>
          <w:sz w:val="22"/>
          <w:szCs w:val="24"/>
        </w:rPr>
        <w:t xml:space="preserve"> </w:t>
      </w:r>
    </w:p>
    <w:p w14:paraId="429EEE17" w14:textId="77777777" w:rsidR="0039112F" w:rsidRPr="00E153DD" w:rsidRDefault="004F3951" w:rsidP="00060A76">
      <w:pPr>
        <w:tabs>
          <w:tab w:val="right" w:pos="8789"/>
          <w:tab w:val="right" w:pos="9026"/>
        </w:tabs>
        <w:rPr>
          <w:rFonts w:ascii="Arial" w:hAnsi="Arial"/>
          <w:b/>
          <w:sz w:val="22"/>
          <w:szCs w:val="24"/>
        </w:rPr>
      </w:pPr>
      <w:r w:rsidRPr="00E153DD">
        <w:rPr>
          <w:rFonts w:ascii="Arial" w:hAnsi="Arial"/>
          <w:b/>
          <w:sz w:val="22"/>
          <w:szCs w:val="24"/>
        </w:rPr>
        <w:t xml:space="preserve">This </w:t>
      </w:r>
      <w:r w:rsidR="007014C4" w:rsidRPr="00E153DD">
        <w:rPr>
          <w:rFonts w:ascii="Arial" w:hAnsi="Arial"/>
          <w:b/>
          <w:sz w:val="22"/>
          <w:szCs w:val="24"/>
        </w:rPr>
        <w:t xml:space="preserve">document </w:t>
      </w:r>
      <w:r w:rsidRPr="00E153DD">
        <w:rPr>
          <w:rFonts w:ascii="Arial" w:hAnsi="Arial"/>
          <w:b/>
          <w:sz w:val="22"/>
          <w:szCs w:val="24"/>
        </w:rPr>
        <w:t xml:space="preserve">will </w:t>
      </w:r>
      <w:r w:rsidR="0039112F" w:rsidRPr="00E153DD">
        <w:rPr>
          <w:rFonts w:ascii="Arial" w:hAnsi="Arial"/>
          <w:b/>
          <w:sz w:val="22"/>
          <w:szCs w:val="24"/>
        </w:rPr>
        <w:t>also provide a reference for you to use</w:t>
      </w:r>
      <w:r w:rsidRPr="00E153DD">
        <w:rPr>
          <w:rFonts w:ascii="Arial" w:hAnsi="Arial"/>
          <w:b/>
          <w:sz w:val="22"/>
          <w:szCs w:val="24"/>
        </w:rPr>
        <w:t xml:space="preserve"> when providing the check</w:t>
      </w:r>
      <w:r w:rsidR="0039112F" w:rsidRPr="00E153DD">
        <w:rPr>
          <w:rFonts w:ascii="Arial" w:hAnsi="Arial"/>
          <w:b/>
          <w:sz w:val="22"/>
          <w:szCs w:val="24"/>
        </w:rPr>
        <w:t>.</w:t>
      </w:r>
    </w:p>
    <w:p w14:paraId="6620C950" w14:textId="77777777" w:rsidR="00700A89" w:rsidRPr="00060A76" w:rsidRDefault="00700A89" w:rsidP="00A50DC3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is the purpose of the B4SC?</w:t>
      </w:r>
    </w:p>
    <w:p w14:paraId="12D7DD8E" w14:textId="77777777" w:rsidR="00700A89" w:rsidRPr="00060A76" w:rsidRDefault="001E1840" w:rsidP="00A50DC3">
      <w:pPr>
        <w:pStyle w:val="ListParagraph"/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E35B6F" w:rsidRPr="00060A76">
        <w:rPr>
          <w:rFonts w:ascii="Arial" w:hAnsi="Arial"/>
          <w:sz w:val="22"/>
          <w:szCs w:val="24"/>
        </w:rPr>
        <w:t>________________________</w:t>
      </w:r>
      <w:r w:rsidR="00324876">
        <w:rPr>
          <w:rFonts w:ascii="Arial" w:hAnsi="Arial"/>
          <w:sz w:val="22"/>
          <w:szCs w:val="24"/>
        </w:rPr>
        <w:t>________________________________</w:t>
      </w:r>
    </w:p>
    <w:p w14:paraId="7E5B3BBE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0D0FD9D8" w14:textId="77777777" w:rsidR="001E1840" w:rsidRPr="00060A76" w:rsidRDefault="001E1840" w:rsidP="00A50DC3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The B4S</w:t>
      </w:r>
      <w:r w:rsidR="002B6054" w:rsidRPr="00060A76">
        <w:rPr>
          <w:rFonts w:ascii="Arial" w:hAnsi="Arial"/>
          <w:sz w:val="22"/>
          <w:szCs w:val="24"/>
        </w:rPr>
        <w:t xml:space="preserve">C programme is </w:t>
      </w:r>
      <w:r w:rsidR="00040C26">
        <w:rPr>
          <w:rFonts w:ascii="Arial" w:hAnsi="Arial"/>
          <w:sz w:val="22"/>
          <w:szCs w:val="24"/>
        </w:rPr>
        <w:t xml:space="preserve">nationwide, </w:t>
      </w:r>
      <w:r w:rsidR="002B6054" w:rsidRPr="00060A76">
        <w:rPr>
          <w:rFonts w:ascii="Arial" w:hAnsi="Arial"/>
          <w:sz w:val="22"/>
          <w:szCs w:val="24"/>
        </w:rPr>
        <w:t>but w</w:t>
      </w:r>
      <w:r w:rsidRPr="00060A76">
        <w:rPr>
          <w:rFonts w:ascii="Arial" w:hAnsi="Arial"/>
          <w:sz w:val="22"/>
          <w:szCs w:val="24"/>
        </w:rPr>
        <w:t>hat resources and processes are specific to the Waikato region?</w:t>
      </w:r>
    </w:p>
    <w:p w14:paraId="3424E3A6" w14:textId="77777777" w:rsidR="001E1840" w:rsidRPr="00060A76" w:rsidRDefault="001E1840" w:rsidP="00A50DC3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230DEC">
        <w:rPr>
          <w:rFonts w:ascii="Arial" w:hAnsi="Arial"/>
          <w:sz w:val="22"/>
          <w:szCs w:val="24"/>
        </w:rPr>
        <w:t>__________________</w:t>
      </w:r>
    </w:p>
    <w:p w14:paraId="063E2948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19C257B2" w14:textId="77777777" w:rsidR="001E1840" w:rsidRDefault="001E1840" w:rsidP="00A50DC3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Is t</w:t>
      </w:r>
      <w:r w:rsidR="000F7E23">
        <w:rPr>
          <w:rFonts w:ascii="Arial" w:hAnsi="Arial"/>
          <w:sz w:val="22"/>
          <w:szCs w:val="24"/>
        </w:rPr>
        <w:t xml:space="preserve">he B4SC free of charge for all </w:t>
      </w:r>
      <w:proofErr w:type="gramStart"/>
      <w:r w:rsidR="000F7E23">
        <w:rPr>
          <w:rFonts w:ascii="Arial" w:hAnsi="Arial"/>
          <w:sz w:val="22"/>
          <w:szCs w:val="24"/>
        </w:rPr>
        <w:t>four</w:t>
      </w:r>
      <w:r w:rsidRPr="00060A76">
        <w:rPr>
          <w:rFonts w:ascii="Arial" w:hAnsi="Arial"/>
          <w:sz w:val="22"/>
          <w:szCs w:val="24"/>
        </w:rPr>
        <w:t xml:space="preserve"> year</w:t>
      </w:r>
      <w:proofErr w:type="gramEnd"/>
      <w:r w:rsidRPr="00060A76">
        <w:rPr>
          <w:rFonts w:ascii="Arial" w:hAnsi="Arial"/>
          <w:sz w:val="22"/>
          <w:szCs w:val="24"/>
        </w:rPr>
        <w:t xml:space="preserve"> olds in New Zealand?</w:t>
      </w:r>
    </w:p>
    <w:p w14:paraId="4FAB0568" w14:textId="77777777" w:rsidR="00096A32" w:rsidRPr="00060A76" w:rsidRDefault="00096A32" w:rsidP="00096A32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6EFB3408" w14:textId="77777777" w:rsidR="001E1840" w:rsidRDefault="001E1840" w:rsidP="00A50DC3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</w:t>
      </w:r>
      <w:r w:rsidR="00230DEC">
        <w:rPr>
          <w:rFonts w:ascii="Arial" w:hAnsi="Arial"/>
          <w:sz w:val="22"/>
          <w:szCs w:val="24"/>
        </w:rPr>
        <w:t>________</w:t>
      </w:r>
    </w:p>
    <w:p w14:paraId="3607FB29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6B3B2F3B" w14:textId="77777777" w:rsidR="001E1840" w:rsidRDefault="001E1840" w:rsidP="00A50DC3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Who is the B4SC coordinator and what are her/his contact details?</w:t>
      </w:r>
    </w:p>
    <w:p w14:paraId="588FD462" w14:textId="77777777" w:rsidR="00096A32" w:rsidRPr="00060A76" w:rsidRDefault="00096A32" w:rsidP="00096A32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20D38773" w14:textId="77777777" w:rsidR="001E1840" w:rsidRPr="00060A76" w:rsidRDefault="001E1840" w:rsidP="00A50DC3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</w:t>
      </w:r>
      <w:r w:rsidR="00324876">
        <w:rPr>
          <w:rFonts w:ascii="Arial" w:hAnsi="Arial"/>
          <w:sz w:val="22"/>
          <w:szCs w:val="24"/>
        </w:rPr>
        <w:t>________________</w:t>
      </w:r>
    </w:p>
    <w:p w14:paraId="6E000411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55228031" w14:textId="7F69E1D7" w:rsidR="2826540D" w:rsidRDefault="2826540D" w:rsidP="003E3176">
      <w:pPr>
        <w:spacing w:line="360" w:lineRule="auto"/>
        <w:rPr>
          <w:rFonts w:ascii="Arial" w:hAnsi="Arial"/>
          <w:sz w:val="22"/>
        </w:rPr>
      </w:pPr>
    </w:p>
    <w:p w14:paraId="1C09F7DC" w14:textId="77777777" w:rsidR="003E3176" w:rsidRPr="003E3176" w:rsidRDefault="003E3176" w:rsidP="003E3176">
      <w:pPr>
        <w:spacing w:line="360" w:lineRule="auto"/>
        <w:rPr>
          <w:rFonts w:ascii="Arial" w:hAnsi="Arial"/>
          <w:sz w:val="22"/>
        </w:rPr>
      </w:pPr>
    </w:p>
    <w:p w14:paraId="7752D14D" w14:textId="0841728E" w:rsidR="00096A32" w:rsidRDefault="00096A32" w:rsidP="54EECE37">
      <w:pPr>
        <w:pStyle w:val="ListParagraph"/>
        <w:tabs>
          <w:tab w:val="right" w:pos="8789"/>
          <w:tab w:val="right" w:pos="9026"/>
        </w:tabs>
        <w:spacing w:line="360" w:lineRule="auto"/>
        <w:ind w:left="0"/>
        <w:rPr>
          <w:rFonts w:ascii="Arial" w:hAnsi="Arial"/>
          <w:sz w:val="22"/>
        </w:rPr>
      </w:pPr>
    </w:p>
    <w:p w14:paraId="3F3463FE" w14:textId="4576650D" w:rsidR="001E1840" w:rsidRPr="003E3176" w:rsidRDefault="004F3951" w:rsidP="003E3176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ind w:left="426"/>
        <w:rPr>
          <w:color w:val="000000" w:themeColor="text1"/>
          <w:sz w:val="22"/>
        </w:rPr>
      </w:pPr>
      <w:r w:rsidRPr="003E3176">
        <w:rPr>
          <w:rFonts w:ascii="Arial" w:hAnsi="Arial"/>
          <w:color w:val="000000" w:themeColor="text1"/>
          <w:sz w:val="22"/>
        </w:rPr>
        <w:lastRenderedPageBreak/>
        <w:t xml:space="preserve">Using the following words, </w:t>
      </w:r>
      <w:r w:rsidR="002B6054" w:rsidRPr="003E3176">
        <w:rPr>
          <w:rFonts w:ascii="Arial" w:hAnsi="Arial"/>
          <w:color w:val="000000" w:themeColor="text1"/>
          <w:sz w:val="22"/>
        </w:rPr>
        <w:t xml:space="preserve">complete the </w:t>
      </w:r>
      <w:r w:rsidR="00670607" w:rsidRPr="003E3176">
        <w:rPr>
          <w:rFonts w:ascii="Arial" w:hAnsi="Arial"/>
          <w:color w:val="000000" w:themeColor="text1"/>
          <w:sz w:val="22"/>
        </w:rPr>
        <w:t>p</w:t>
      </w:r>
      <w:r w:rsidR="002B6054" w:rsidRPr="003E3176">
        <w:rPr>
          <w:rFonts w:ascii="Arial" w:hAnsi="Arial"/>
          <w:color w:val="000000" w:themeColor="text1"/>
          <w:sz w:val="22"/>
        </w:rPr>
        <w:t>aragraph:</w:t>
      </w:r>
    </w:p>
    <w:p w14:paraId="57ECEC33" w14:textId="77777777" w:rsidR="00794B0C" w:rsidRPr="00060A76" w:rsidRDefault="00794B0C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color w:val="FF0000"/>
          <w:sz w:val="22"/>
          <w:szCs w:val="24"/>
        </w:rPr>
      </w:pPr>
    </w:p>
    <w:p w14:paraId="372E5411" w14:textId="77777777" w:rsidR="00E153DD" w:rsidRDefault="00E153DD" w:rsidP="54EECE37">
      <w:pPr>
        <w:tabs>
          <w:tab w:val="right" w:pos="8789"/>
          <w:tab w:val="right" w:pos="9026"/>
        </w:tabs>
        <w:ind w:left="426"/>
        <w:rPr>
          <w:rFonts w:ascii="Arial" w:hAnsi="Arial"/>
          <w:color w:val="0070C0"/>
          <w:sz w:val="22"/>
        </w:rPr>
        <w:sectPr w:rsidR="00E153DD" w:rsidSect="00B11851">
          <w:headerReference w:type="default" r:id="rId11"/>
          <w:footerReference w:type="default" r:id="rId12"/>
          <w:headerReference w:type="first" r:id="rId13"/>
          <w:pgSz w:w="11906" w:h="16838"/>
          <w:pgMar w:top="1440" w:right="1440" w:bottom="1134" w:left="1440" w:header="708" w:footer="708" w:gutter="0"/>
          <w:cols w:space="708"/>
          <w:docGrid w:linePitch="360"/>
        </w:sectPr>
      </w:pPr>
      <w:bookmarkStart w:id="0" w:name="_GoBack"/>
      <w:bookmarkEnd w:id="0"/>
    </w:p>
    <w:p w14:paraId="36B5A988" w14:textId="77777777" w:rsidR="1B57DB14" w:rsidRDefault="1B57DB14" w:rsidP="54EECE37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0066AF"/>
          <w:sz w:val="22"/>
        </w:rPr>
      </w:pPr>
      <w:r w:rsidRPr="54EECE37">
        <w:rPr>
          <w:rFonts w:ascii="Arial" w:hAnsi="Arial"/>
          <w:color w:val="0066AF"/>
          <w:sz w:val="22"/>
        </w:rPr>
        <w:t xml:space="preserve">Public health nurses                                    </w:t>
      </w:r>
    </w:p>
    <w:p w14:paraId="28600A3B" w14:textId="77777777" w:rsidR="1B57DB14" w:rsidRDefault="1B57DB14" w:rsidP="54EECE37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0066AF"/>
          <w:sz w:val="22"/>
        </w:rPr>
      </w:pPr>
      <w:r w:rsidRPr="54EECE37">
        <w:rPr>
          <w:rFonts w:ascii="Arial" w:hAnsi="Arial"/>
          <w:color w:val="0066AF"/>
          <w:sz w:val="22"/>
        </w:rPr>
        <w:t>4 years 10 months</w:t>
      </w:r>
    </w:p>
    <w:p w14:paraId="687F0F2A" w14:textId="77777777" w:rsidR="1B57DB14" w:rsidRDefault="1B57DB14" w:rsidP="54EECE37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0066AF"/>
          <w:sz w:val="22"/>
        </w:rPr>
      </w:pPr>
      <w:r w:rsidRPr="54EECE37">
        <w:rPr>
          <w:rFonts w:ascii="Arial" w:hAnsi="Arial"/>
          <w:color w:val="0066AF"/>
          <w:sz w:val="22"/>
        </w:rPr>
        <w:t>5 years 7 days</w:t>
      </w:r>
    </w:p>
    <w:p w14:paraId="7A6C9538" w14:textId="34C3B11B" w:rsidR="1B57DB14" w:rsidRDefault="1B57DB14" w:rsidP="54EECE37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0066AF"/>
          <w:sz w:val="22"/>
        </w:rPr>
      </w:pPr>
      <w:r w:rsidRPr="54EECE37">
        <w:rPr>
          <w:rFonts w:ascii="Arial" w:hAnsi="Arial"/>
          <w:color w:val="0066AF"/>
          <w:sz w:val="22"/>
        </w:rPr>
        <w:t xml:space="preserve"> 4</w:t>
      </w:r>
    </w:p>
    <w:p w14:paraId="331D006F" w14:textId="77777777" w:rsidR="1B57DB14" w:rsidRDefault="1B57DB14" w:rsidP="54EECE37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0066AF"/>
          <w:sz w:val="22"/>
        </w:rPr>
      </w:pPr>
      <w:r w:rsidRPr="54EECE37">
        <w:rPr>
          <w:rFonts w:ascii="Arial" w:hAnsi="Arial"/>
          <w:color w:val="0066AF"/>
          <w:sz w:val="22"/>
        </w:rPr>
        <w:t>4 years 3 months</w:t>
      </w:r>
    </w:p>
    <w:p w14:paraId="54034C94" w14:textId="77777777" w:rsidR="1B57DB14" w:rsidRDefault="1B57DB14" w:rsidP="54EECE37">
      <w:pPr>
        <w:pStyle w:val="ListParagraph"/>
        <w:numPr>
          <w:ilvl w:val="0"/>
          <w:numId w:val="4"/>
        </w:numPr>
        <w:rPr>
          <w:rFonts w:ascii="Arial" w:eastAsia="Arial" w:hAnsi="Arial" w:cs="Arial"/>
          <w:color w:val="0066AF"/>
          <w:sz w:val="22"/>
        </w:rPr>
      </w:pPr>
      <w:r w:rsidRPr="54EECE37">
        <w:rPr>
          <w:rFonts w:ascii="Arial" w:hAnsi="Arial"/>
          <w:color w:val="0066AF"/>
          <w:sz w:val="22"/>
        </w:rPr>
        <w:t xml:space="preserve">Birthday card     </w:t>
      </w:r>
    </w:p>
    <w:p w14:paraId="7430E3CD" w14:textId="71B06DBE" w:rsidR="54EECE37" w:rsidRDefault="54EECE37" w:rsidP="54EECE37">
      <w:pPr>
        <w:sectPr w:rsidR="54EECE37" w:rsidSect="00E153DD">
          <w:type w:val="continuous"/>
          <w:pgSz w:w="11906" w:h="16838"/>
          <w:pgMar w:top="1440" w:right="1440" w:bottom="1440" w:left="1440" w:header="708" w:footer="708" w:gutter="0"/>
          <w:cols w:num="2" w:space="708"/>
          <w:titlePg/>
          <w:docGrid w:linePitch="360"/>
        </w:sectPr>
      </w:pPr>
    </w:p>
    <w:p w14:paraId="655443C7" w14:textId="77777777" w:rsidR="00A50DC3" w:rsidRPr="00670607" w:rsidRDefault="002B6054" w:rsidP="007E65FC">
      <w:pPr>
        <w:spacing w:line="360" w:lineRule="auto"/>
        <w:rPr>
          <w:rFonts w:ascii="Arial" w:hAnsi="Arial"/>
          <w:color w:val="0066AF"/>
          <w:sz w:val="22"/>
          <w:szCs w:val="24"/>
        </w:rPr>
      </w:pPr>
      <w:r w:rsidRPr="00670607">
        <w:rPr>
          <w:rFonts w:ascii="Arial" w:hAnsi="Arial"/>
          <w:i/>
          <w:color w:val="0066AF"/>
          <w:sz w:val="22"/>
          <w:szCs w:val="24"/>
        </w:rPr>
        <w:t xml:space="preserve">Although children are eligible for the B4SC between the age of four and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 ___________,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it is ideal to 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 xml:space="preserve">provide the check to the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child 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>a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s close to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 _______________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as possible. A child is sent a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 _______________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when they turn four inviting them in for the 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 xml:space="preserve">check.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When the child is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 _______________ </w:t>
      </w:r>
      <w:r w:rsidRPr="00670607">
        <w:rPr>
          <w:rFonts w:ascii="Arial" w:hAnsi="Arial"/>
          <w:i/>
          <w:color w:val="0066AF"/>
          <w:sz w:val="22"/>
          <w:szCs w:val="24"/>
        </w:rPr>
        <w:t>and they have not attended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>,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 refer to the</w:t>
      </w:r>
      <w:r w:rsidR="00340AFA" w:rsidRPr="00670607">
        <w:rPr>
          <w:rFonts w:ascii="Arial" w:hAnsi="Arial"/>
          <w:i/>
          <w:color w:val="0066AF"/>
          <w:sz w:val="22"/>
          <w:szCs w:val="24"/>
        </w:rPr>
        <w:t xml:space="preserve">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 _______________.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Their service accepts children between the age of 4 years 3 months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up until   _______________.</w:t>
      </w:r>
    </w:p>
    <w:p w14:paraId="6CB91F87" w14:textId="77777777" w:rsidR="001E1840" w:rsidRPr="00060A76" w:rsidRDefault="001E1840" w:rsidP="00FE429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Will the B4SC or any components of the check be provided once a child goes to school?</w:t>
      </w:r>
    </w:p>
    <w:p w14:paraId="14FB7003" w14:textId="77777777" w:rsidR="001E1840" w:rsidRPr="00060A76" w:rsidRDefault="001E1840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</w:t>
      </w:r>
      <w:r w:rsidR="00794B0C" w:rsidRPr="00060A76">
        <w:rPr>
          <w:rFonts w:ascii="Arial" w:hAnsi="Arial"/>
          <w:sz w:val="22"/>
          <w:szCs w:val="24"/>
        </w:rPr>
        <w:t>______</w:t>
      </w:r>
      <w:r w:rsidR="00324876">
        <w:rPr>
          <w:rFonts w:ascii="Arial" w:hAnsi="Arial"/>
          <w:sz w:val="22"/>
          <w:szCs w:val="24"/>
        </w:rPr>
        <w:t>________</w:t>
      </w:r>
    </w:p>
    <w:p w14:paraId="0D04E135" w14:textId="77777777" w:rsidR="00A50DC3" w:rsidRDefault="00A50DC3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0F4077FD" w14:textId="77777777" w:rsidR="00A3716F" w:rsidRPr="00060A76" w:rsidRDefault="004F3951" w:rsidP="00324876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>Can the B4SC</w:t>
      </w:r>
      <w:r w:rsidR="00A3716F" w:rsidRPr="00060A76">
        <w:rPr>
          <w:rFonts w:ascii="Arial" w:hAnsi="Arial"/>
          <w:sz w:val="22"/>
          <w:szCs w:val="24"/>
        </w:rPr>
        <w:t xml:space="preserve"> or </w:t>
      </w:r>
      <w:r>
        <w:rPr>
          <w:rFonts w:ascii="Arial" w:hAnsi="Arial"/>
          <w:sz w:val="22"/>
          <w:szCs w:val="24"/>
        </w:rPr>
        <w:t xml:space="preserve">any </w:t>
      </w:r>
      <w:r w:rsidR="00A3716F" w:rsidRPr="00060A76">
        <w:rPr>
          <w:rFonts w:ascii="Arial" w:hAnsi="Arial"/>
          <w:sz w:val="22"/>
          <w:szCs w:val="24"/>
        </w:rPr>
        <w:t>components of the check be declined?</w:t>
      </w:r>
    </w:p>
    <w:p w14:paraId="3747CE32" w14:textId="77777777" w:rsidR="00A3716F" w:rsidRPr="00060A76" w:rsidRDefault="00324876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A3716F" w:rsidRPr="00060A76">
        <w:rPr>
          <w:rFonts w:ascii="Arial" w:hAnsi="Arial"/>
          <w:sz w:val="22"/>
          <w:szCs w:val="24"/>
        </w:rPr>
        <w:t>_____________________________________________________________</w:t>
      </w:r>
      <w:r>
        <w:rPr>
          <w:rFonts w:ascii="Arial" w:hAnsi="Arial"/>
          <w:sz w:val="22"/>
          <w:szCs w:val="24"/>
        </w:rPr>
        <w:t>_________</w:t>
      </w:r>
    </w:p>
    <w:p w14:paraId="58BE3139" w14:textId="77777777" w:rsidR="00A50DC3" w:rsidRDefault="00A50DC3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1373487A" w14:textId="77777777" w:rsidR="001E1840" w:rsidRPr="00060A76" w:rsidRDefault="00B627CF" w:rsidP="00324876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health professionals can provide the B4SC?</w:t>
      </w:r>
    </w:p>
    <w:p w14:paraId="48B031F5" w14:textId="77777777" w:rsidR="009B3641" w:rsidRDefault="00324876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B627CF" w:rsidRPr="00060A76">
        <w:rPr>
          <w:rFonts w:ascii="Arial" w:hAnsi="Arial"/>
          <w:sz w:val="22"/>
          <w:szCs w:val="24"/>
        </w:rPr>
        <w:t>______________________________________________</w:t>
      </w:r>
      <w:r w:rsidR="007E65FC">
        <w:rPr>
          <w:rFonts w:ascii="Arial" w:hAnsi="Arial"/>
          <w:sz w:val="22"/>
          <w:szCs w:val="24"/>
        </w:rPr>
        <w:t>________________________</w:t>
      </w:r>
    </w:p>
    <w:p w14:paraId="2A796257" w14:textId="77777777" w:rsidR="007E65FC" w:rsidRPr="00060A76" w:rsidRDefault="007E65FC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0DBE7162" w14:textId="77777777" w:rsidR="00794B0C" w:rsidRPr="00060A76" w:rsidRDefault="00794B0C" w:rsidP="00324876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 xml:space="preserve">What strategies do we have in place in </w:t>
      </w:r>
      <w:r w:rsidR="00B757EE">
        <w:rPr>
          <w:rFonts w:ascii="Arial" w:hAnsi="Arial"/>
          <w:sz w:val="22"/>
          <w:szCs w:val="24"/>
        </w:rPr>
        <w:t xml:space="preserve">the </w:t>
      </w:r>
      <w:r w:rsidRPr="00060A76">
        <w:rPr>
          <w:rFonts w:ascii="Arial" w:hAnsi="Arial"/>
          <w:sz w:val="22"/>
          <w:szCs w:val="24"/>
        </w:rPr>
        <w:t>Waikato to engage our hard to reach children in the B4SC programme?</w:t>
      </w:r>
    </w:p>
    <w:p w14:paraId="5E1084E8" w14:textId="77777777" w:rsidR="00DD7A64" w:rsidRDefault="00324876" w:rsidP="00DD7A64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794B0C"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</w:t>
      </w:r>
      <w:r w:rsidR="007E65FC">
        <w:rPr>
          <w:rFonts w:ascii="Arial" w:hAnsi="Arial"/>
          <w:sz w:val="22"/>
          <w:szCs w:val="24"/>
        </w:rPr>
        <w:t>____________________________</w:t>
      </w:r>
    </w:p>
    <w:p w14:paraId="3AC79CFC" w14:textId="77777777" w:rsidR="007E65FC" w:rsidRDefault="007E65FC" w:rsidP="00DD7A64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16DE4E2F" w14:textId="77777777" w:rsidR="00794B0C" w:rsidRPr="00060A76" w:rsidRDefault="00562714" w:rsidP="00466CB1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>What six</w:t>
      </w:r>
      <w:r w:rsidR="00340AFA">
        <w:rPr>
          <w:rFonts w:ascii="Arial" w:hAnsi="Arial"/>
          <w:sz w:val="22"/>
          <w:szCs w:val="24"/>
        </w:rPr>
        <w:t xml:space="preserve"> points </w:t>
      </w:r>
      <w:r w:rsidR="00794B0C" w:rsidRPr="00060A76">
        <w:rPr>
          <w:rFonts w:ascii="Arial" w:hAnsi="Arial"/>
          <w:sz w:val="22"/>
          <w:szCs w:val="24"/>
        </w:rPr>
        <w:t xml:space="preserve">must be made to ensure the child’s caregiver is fully informed before they sign the </w:t>
      </w:r>
      <w:r w:rsidR="004F3951">
        <w:rPr>
          <w:rFonts w:ascii="Arial" w:hAnsi="Arial"/>
          <w:sz w:val="22"/>
          <w:szCs w:val="24"/>
        </w:rPr>
        <w:t xml:space="preserve">B4SC </w:t>
      </w:r>
      <w:r w:rsidR="00794B0C" w:rsidRPr="00060A76">
        <w:rPr>
          <w:rFonts w:ascii="Arial" w:hAnsi="Arial"/>
          <w:sz w:val="22"/>
          <w:szCs w:val="24"/>
        </w:rPr>
        <w:t>consent?</w:t>
      </w:r>
    </w:p>
    <w:p w14:paraId="2801BB9C" w14:textId="3F38E51E" w:rsidR="00BD7321" w:rsidRDefault="00794B0C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/>
        <w:rPr>
          <w:rFonts w:ascii="Arial" w:hAnsi="Arial"/>
          <w:sz w:val="22"/>
        </w:rPr>
      </w:pPr>
      <w:r w:rsidRPr="2826540D">
        <w:rPr>
          <w:rFonts w:ascii="Arial" w:hAnsi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6EED" w:rsidRPr="2826540D">
        <w:rPr>
          <w:rFonts w:ascii="Arial" w:hAnsi="Arial"/>
          <w:sz w:val="22"/>
        </w:rPr>
        <w:t>__________________________________________</w:t>
      </w:r>
    </w:p>
    <w:p w14:paraId="7BFC350C" w14:textId="3A575996" w:rsidR="2826540D" w:rsidRDefault="2826540D" w:rsidP="2826540D">
      <w:pPr>
        <w:pStyle w:val="ListParagraph"/>
        <w:spacing w:line="360" w:lineRule="auto"/>
        <w:ind w:left="567"/>
        <w:rPr>
          <w:rFonts w:ascii="Arial" w:hAnsi="Arial"/>
          <w:sz w:val="22"/>
        </w:rPr>
      </w:pPr>
    </w:p>
    <w:p w14:paraId="00CBF349" w14:textId="06686608" w:rsidR="2826540D" w:rsidRDefault="2826540D" w:rsidP="2826540D">
      <w:pPr>
        <w:pStyle w:val="ListParagraph"/>
        <w:spacing w:line="360" w:lineRule="auto"/>
        <w:ind w:left="567"/>
        <w:rPr>
          <w:rFonts w:ascii="Arial" w:hAnsi="Arial"/>
          <w:sz w:val="22"/>
        </w:rPr>
      </w:pPr>
    </w:p>
    <w:p w14:paraId="2D5C0A3B" w14:textId="6DB75572" w:rsidR="2826540D" w:rsidRDefault="2826540D" w:rsidP="2826540D">
      <w:pPr>
        <w:pStyle w:val="ListParagraph"/>
        <w:spacing w:line="360" w:lineRule="auto"/>
        <w:ind w:left="567"/>
        <w:rPr>
          <w:rFonts w:ascii="Arial" w:hAnsi="Arial"/>
          <w:sz w:val="22"/>
        </w:rPr>
      </w:pPr>
    </w:p>
    <w:p w14:paraId="61117BC2" w14:textId="04519732" w:rsidR="2826540D" w:rsidRDefault="2826540D" w:rsidP="2826540D">
      <w:pPr>
        <w:pStyle w:val="ListParagraph"/>
        <w:spacing w:line="360" w:lineRule="auto"/>
        <w:ind w:left="567"/>
        <w:rPr>
          <w:rFonts w:ascii="Arial" w:hAnsi="Arial"/>
          <w:sz w:val="22"/>
        </w:rPr>
      </w:pPr>
    </w:p>
    <w:p w14:paraId="789380B8" w14:textId="77777777" w:rsidR="005765EA" w:rsidRDefault="005765EA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/>
        <w:rPr>
          <w:rFonts w:ascii="Arial" w:hAnsi="Arial"/>
          <w:sz w:val="22"/>
          <w:szCs w:val="24"/>
        </w:rPr>
      </w:pPr>
    </w:p>
    <w:p w14:paraId="65870F82" w14:textId="77777777" w:rsidR="00E87EEA" w:rsidRPr="00340AFA" w:rsidRDefault="004F3951" w:rsidP="00340AFA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  <w:szCs w:val="24"/>
        </w:rPr>
      </w:pPr>
      <w:r w:rsidRPr="00340AFA">
        <w:rPr>
          <w:rFonts w:ascii="Arial" w:hAnsi="Arial"/>
          <w:sz w:val="22"/>
          <w:szCs w:val="24"/>
        </w:rPr>
        <w:t>Describe</w:t>
      </w:r>
      <w:r w:rsidR="004E65D1" w:rsidRPr="00340AFA">
        <w:rPr>
          <w:rFonts w:ascii="Arial" w:hAnsi="Arial"/>
          <w:sz w:val="22"/>
          <w:szCs w:val="24"/>
        </w:rPr>
        <w:t xml:space="preserve"> the milestones</w:t>
      </w:r>
      <w:r w:rsidR="00E87EEA" w:rsidRPr="00340AFA">
        <w:rPr>
          <w:rFonts w:ascii="Arial" w:hAnsi="Arial"/>
          <w:sz w:val="22"/>
          <w:szCs w:val="24"/>
        </w:rPr>
        <w:t xml:space="preserve"> of a </w:t>
      </w:r>
      <w:r w:rsidR="0056185F" w:rsidRPr="00340AFA">
        <w:rPr>
          <w:rFonts w:ascii="Arial" w:hAnsi="Arial"/>
          <w:sz w:val="22"/>
          <w:szCs w:val="24"/>
        </w:rPr>
        <w:t>‘</w:t>
      </w:r>
      <w:r w:rsidR="00E87EEA" w:rsidRPr="00340AFA">
        <w:rPr>
          <w:rFonts w:ascii="Arial" w:hAnsi="Arial"/>
          <w:sz w:val="22"/>
          <w:szCs w:val="24"/>
        </w:rPr>
        <w:t>normal</w:t>
      </w:r>
      <w:r w:rsidR="0056185F" w:rsidRPr="00340AFA">
        <w:rPr>
          <w:rFonts w:ascii="Arial" w:hAnsi="Arial"/>
          <w:sz w:val="22"/>
          <w:szCs w:val="24"/>
        </w:rPr>
        <w:t xml:space="preserve">’ </w:t>
      </w:r>
      <w:proofErr w:type="gramStart"/>
      <w:r w:rsidR="0056185F" w:rsidRPr="00340AFA">
        <w:rPr>
          <w:rFonts w:ascii="Arial" w:hAnsi="Arial"/>
          <w:sz w:val="22"/>
          <w:szCs w:val="24"/>
        </w:rPr>
        <w:t>four</w:t>
      </w:r>
      <w:r w:rsidR="00E87EEA" w:rsidRPr="00340AFA">
        <w:rPr>
          <w:rFonts w:ascii="Arial" w:hAnsi="Arial"/>
          <w:sz w:val="22"/>
          <w:szCs w:val="24"/>
        </w:rPr>
        <w:t xml:space="preserve"> year old</w:t>
      </w:r>
      <w:proofErr w:type="gramEnd"/>
      <w:r w:rsidR="00D80CF8" w:rsidRPr="00340AFA">
        <w:rPr>
          <w:rFonts w:ascii="Arial" w:hAnsi="Arial"/>
          <w:sz w:val="22"/>
          <w:szCs w:val="24"/>
        </w:rPr>
        <w:t>:</w:t>
      </w:r>
      <w:r w:rsidR="004E65D1" w:rsidRPr="00340AFA">
        <w:rPr>
          <w:rFonts w:ascii="Arial" w:hAnsi="Arial"/>
          <w:sz w:val="22"/>
          <w:szCs w:val="24"/>
        </w:rPr>
        <w:t xml:space="preserve"> physical, social,</w:t>
      </w:r>
      <w:r w:rsidR="0001739B" w:rsidRPr="00340AFA">
        <w:rPr>
          <w:rFonts w:ascii="Arial" w:hAnsi="Arial"/>
          <w:sz w:val="22"/>
          <w:szCs w:val="24"/>
        </w:rPr>
        <w:t xml:space="preserve"> emotional</w:t>
      </w:r>
      <w:r w:rsidR="00D80CF8" w:rsidRPr="00340AFA">
        <w:rPr>
          <w:rFonts w:ascii="Arial" w:hAnsi="Arial"/>
          <w:sz w:val="22"/>
          <w:szCs w:val="24"/>
        </w:rPr>
        <w:t>, d</w:t>
      </w:r>
      <w:r w:rsidR="004E65D1" w:rsidRPr="00340AFA">
        <w:rPr>
          <w:rFonts w:ascii="Arial" w:hAnsi="Arial"/>
          <w:sz w:val="22"/>
          <w:szCs w:val="24"/>
        </w:rPr>
        <w:t xml:space="preserve">evelopment, behaviour, </w:t>
      </w:r>
      <w:r w:rsidR="00D80CF8" w:rsidRPr="00340AFA">
        <w:rPr>
          <w:rFonts w:ascii="Arial" w:hAnsi="Arial"/>
          <w:sz w:val="22"/>
          <w:szCs w:val="24"/>
        </w:rPr>
        <w:t>communication, speech and language</w:t>
      </w:r>
      <w:r w:rsidR="004E65D1" w:rsidRPr="00340AFA">
        <w:rPr>
          <w:rFonts w:ascii="Arial" w:hAnsi="Arial"/>
          <w:sz w:val="22"/>
          <w:szCs w:val="24"/>
        </w:rPr>
        <w:t>.</w:t>
      </w:r>
    </w:p>
    <w:p w14:paraId="096AE524" w14:textId="77777777" w:rsidR="003165DE" w:rsidRDefault="00466CB1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4E65D1"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3951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57EE">
        <w:rPr>
          <w:rFonts w:ascii="Arial" w:hAnsi="Arial"/>
          <w:sz w:val="22"/>
          <w:szCs w:val="24"/>
        </w:rPr>
        <w:t>_______________________________________________________________________________________________________</w:t>
      </w:r>
      <w:r w:rsidR="00302870">
        <w:rPr>
          <w:rFonts w:ascii="Arial" w:hAnsi="Arial"/>
          <w:sz w:val="22"/>
          <w:szCs w:val="24"/>
        </w:rPr>
        <w:t>_________</w:t>
      </w:r>
      <w:r w:rsidR="00B757EE">
        <w:rPr>
          <w:rFonts w:ascii="Arial" w:hAnsi="Arial"/>
          <w:sz w:val="22"/>
          <w:szCs w:val="24"/>
        </w:rPr>
        <w:t>_____________________________________________________________________</w:t>
      </w:r>
      <w:r w:rsidR="00674DB8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</w:t>
      </w:r>
    </w:p>
    <w:p w14:paraId="64E553AB" w14:textId="77777777" w:rsidR="00302870" w:rsidRDefault="00302870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</w:p>
    <w:p w14:paraId="4CC7ACCC" w14:textId="77777777" w:rsidR="004E65D1" w:rsidRDefault="004E65D1" w:rsidP="00466CB1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  <w:r w:rsidRPr="00811356">
        <w:rPr>
          <w:rFonts w:ascii="Arial" w:hAnsi="Arial"/>
          <w:sz w:val="22"/>
          <w:szCs w:val="24"/>
        </w:rPr>
        <w:t>What senior child health clinica</w:t>
      </w:r>
      <w:r w:rsidR="00EC1035" w:rsidRPr="00811356">
        <w:rPr>
          <w:rFonts w:ascii="Arial" w:hAnsi="Arial"/>
          <w:sz w:val="22"/>
          <w:szCs w:val="24"/>
        </w:rPr>
        <w:t>l advisors</w:t>
      </w:r>
      <w:r w:rsidR="00811356" w:rsidRPr="00811356">
        <w:rPr>
          <w:rFonts w:ascii="Arial" w:hAnsi="Arial"/>
          <w:sz w:val="22"/>
          <w:szCs w:val="24"/>
        </w:rPr>
        <w:t>/multidisciplinary specialists</w:t>
      </w:r>
      <w:r w:rsidR="00EC1035" w:rsidRPr="00811356">
        <w:rPr>
          <w:rFonts w:ascii="Arial" w:hAnsi="Arial"/>
          <w:sz w:val="22"/>
          <w:szCs w:val="24"/>
        </w:rPr>
        <w:t xml:space="preserve"> would you contact for </w:t>
      </w:r>
      <w:r w:rsidRPr="00811356">
        <w:rPr>
          <w:rFonts w:ascii="Arial" w:hAnsi="Arial"/>
          <w:sz w:val="22"/>
          <w:szCs w:val="24"/>
        </w:rPr>
        <w:t xml:space="preserve">guidance </w:t>
      </w:r>
      <w:r w:rsidR="00811356" w:rsidRPr="00811356">
        <w:rPr>
          <w:rFonts w:ascii="Arial" w:hAnsi="Arial"/>
          <w:sz w:val="22"/>
          <w:szCs w:val="24"/>
        </w:rPr>
        <w:t xml:space="preserve">in making </w:t>
      </w:r>
      <w:r w:rsidR="00811356">
        <w:rPr>
          <w:rFonts w:ascii="Arial" w:hAnsi="Arial"/>
          <w:sz w:val="22"/>
          <w:szCs w:val="24"/>
        </w:rPr>
        <w:t>a referral?</w:t>
      </w:r>
    </w:p>
    <w:p w14:paraId="233CFA9C" w14:textId="77777777" w:rsidR="00811356" w:rsidRPr="00811356" w:rsidRDefault="00811356" w:rsidP="00811356">
      <w:pPr>
        <w:pStyle w:val="ListParagraph"/>
        <w:tabs>
          <w:tab w:val="right" w:pos="8789"/>
          <w:tab w:val="right" w:pos="9026"/>
        </w:tabs>
        <w:spacing w:line="360" w:lineRule="auto"/>
        <w:ind w:left="567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66E6BE" w14:textId="77777777" w:rsidR="00A50DC3" w:rsidRDefault="00A50DC3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</w:p>
    <w:p w14:paraId="07AF1072" w14:textId="77777777" w:rsidR="00BE07E4" w:rsidRPr="00060A76" w:rsidRDefault="00BE07E4" w:rsidP="00466CB1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would you do if a child had not had their B4SC vision and hearing screen and/or the caregiver had concerns about the child’s vision and/or hearing?</w:t>
      </w:r>
    </w:p>
    <w:p w14:paraId="62169DFC" w14:textId="77777777" w:rsidR="00BE07E4" w:rsidRPr="00060A76" w:rsidRDefault="00BE07E4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C06EED">
        <w:rPr>
          <w:rFonts w:ascii="Arial" w:hAnsi="Arial"/>
          <w:sz w:val="22"/>
          <w:szCs w:val="24"/>
        </w:rPr>
        <w:t>________________________</w:t>
      </w:r>
    </w:p>
    <w:p w14:paraId="18B7ABB5" w14:textId="77777777" w:rsidR="00A50DC3" w:rsidRDefault="00A50DC3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</w:p>
    <w:p w14:paraId="59430C74" w14:textId="77777777" w:rsidR="007E65FC" w:rsidRDefault="007E65FC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</w:p>
    <w:p w14:paraId="7C41A5D7" w14:textId="77777777" w:rsidR="007E65FC" w:rsidRDefault="007E65FC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</w:p>
    <w:p w14:paraId="7D8411ED" w14:textId="77777777" w:rsidR="00BE07E4" w:rsidRPr="00060A76" w:rsidRDefault="00E35B6F" w:rsidP="00466CB1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would you do if a child was not engaged in early childhood education?</w:t>
      </w:r>
    </w:p>
    <w:p w14:paraId="4EB0B5CC" w14:textId="77777777" w:rsidR="00E35B6F" w:rsidRPr="00060A76" w:rsidRDefault="00E35B6F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C06EED">
        <w:rPr>
          <w:rFonts w:ascii="Arial" w:hAnsi="Arial"/>
          <w:sz w:val="22"/>
          <w:szCs w:val="24"/>
        </w:rPr>
        <w:t>________________________</w:t>
      </w:r>
    </w:p>
    <w:p w14:paraId="6C3B20F5" w14:textId="77777777" w:rsidR="00A50DC3" w:rsidRDefault="00A50DC3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</w:p>
    <w:p w14:paraId="336C4CA4" w14:textId="77777777" w:rsidR="00D80CF8" w:rsidRPr="00060A76" w:rsidRDefault="00D80CF8" w:rsidP="00466CB1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In a, b, c and d below, when should you refer:</w:t>
      </w:r>
    </w:p>
    <w:p w14:paraId="5CC5104F" w14:textId="77777777" w:rsidR="00D80CF8" w:rsidRPr="00060A76" w:rsidRDefault="00D80CF8" w:rsidP="007E65FC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709" w:hanging="283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 xml:space="preserve">Lift the Lip: </w:t>
      </w:r>
      <w:r w:rsidR="00C06EED">
        <w:rPr>
          <w:rFonts w:ascii="Arial" w:hAnsi="Arial"/>
          <w:sz w:val="22"/>
          <w:szCs w:val="24"/>
        </w:rPr>
        <w:t xml:space="preserve"> </w:t>
      </w:r>
      <w:r w:rsidRPr="00060A76">
        <w:rPr>
          <w:rFonts w:ascii="Arial" w:hAnsi="Arial"/>
          <w:sz w:val="22"/>
          <w:szCs w:val="24"/>
        </w:rPr>
        <w:t>________________________________</w:t>
      </w:r>
    </w:p>
    <w:p w14:paraId="0F0F93A6" w14:textId="77777777" w:rsidR="00D80CF8" w:rsidRPr="00060A76" w:rsidRDefault="00D80CF8" w:rsidP="00466CB1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851" w:hanging="425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 xml:space="preserve">BMI score: </w:t>
      </w:r>
      <w:r w:rsidR="00C06EED">
        <w:rPr>
          <w:rFonts w:ascii="Arial" w:hAnsi="Arial"/>
          <w:sz w:val="22"/>
          <w:szCs w:val="24"/>
        </w:rPr>
        <w:t xml:space="preserve"> </w:t>
      </w:r>
      <w:r w:rsidRPr="00060A76">
        <w:rPr>
          <w:rFonts w:ascii="Arial" w:hAnsi="Arial"/>
          <w:sz w:val="22"/>
          <w:szCs w:val="24"/>
        </w:rPr>
        <w:t>________________________________</w:t>
      </w:r>
    </w:p>
    <w:p w14:paraId="639FFED3" w14:textId="77777777" w:rsidR="00D80CF8" w:rsidRPr="00060A76" w:rsidRDefault="00D80CF8" w:rsidP="00466CB1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851" w:hanging="425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PEDS pathway:</w:t>
      </w:r>
      <w:r w:rsidR="00C06EED">
        <w:rPr>
          <w:rFonts w:ascii="Arial" w:hAnsi="Arial"/>
          <w:sz w:val="22"/>
          <w:szCs w:val="24"/>
        </w:rPr>
        <w:t xml:space="preserve"> </w:t>
      </w:r>
      <w:r w:rsidRPr="00060A76">
        <w:rPr>
          <w:rFonts w:ascii="Arial" w:hAnsi="Arial"/>
          <w:sz w:val="22"/>
          <w:szCs w:val="24"/>
        </w:rPr>
        <w:t xml:space="preserve"> ____________________________</w:t>
      </w:r>
    </w:p>
    <w:p w14:paraId="0BFFD559" w14:textId="77777777" w:rsidR="00035DE3" w:rsidRPr="00811356" w:rsidRDefault="00D80CF8" w:rsidP="00811356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851" w:hanging="425"/>
        <w:rPr>
          <w:rFonts w:ascii="Arial" w:hAnsi="Arial"/>
          <w:sz w:val="22"/>
          <w:szCs w:val="24"/>
        </w:rPr>
      </w:pPr>
      <w:r w:rsidRPr="00811356">
        <w:rPr>
          <w:rFonts w:ascii="Arial" w:hAnsi="Arial"/>
          <w:sz w:val="22"/>
          <w:szCs w:val="24"/>
        </w:rPr>
        <w:t xml:space="preserve">SDQ(P) total difficulties score: </w:t>
      </w:r>
      <w:r w:rsidR="00C06EED" w:rsidRPr="00811356">
        <w:rPr>
          <w:rFonts w:ascii="Arial" w:hAnsi="Arial"/>
          <w:sz w:val="22"/>
          <w:szCs w:val="24"/>
        </w:rPr>
        <w:t xml:space="preserve"> </w:t>
      </w:r>
      <w:r w:rsidRPr="00811356">
        <w:rPr>
          <w:rFonts w:ascii="Arial" w:hAnsi="Arial"/>
          <w:sz w:val="22"/>
          <w:szCs w:val="24"/>
        </w:rPr>
        <w:t>________________</w:t>
      </w:r>
      <w:r w:rsidR="00811356">
        <w:rPr>
          <w:rFonts w:ascii="Arial" w:hAnsi="Arial"/>
          <w:sz w:val="22"/>
          <w:szCs w:val="24"/>
        </w:rPr>
        <w:t>_</w:t>
      </w:r>
    </w:p>
    <w:p w14:paraId="70A87200" w14:textId="77777777" w:rsidR="005276A0" w:rsidRDefault="005276A0" w:rsidP="00BB156E">
      <w:pPr>
        <w:tabs>
          <w:tab w:val="right" w:pos="8789"/>
          <w:tab w:val="right" w:pos="9026"/>
        </w:tabs>
        <w:rPr>
          <w:rFonts w:ascii="Arial" w:hAnsi="Arial"/>
          <w:b/>
          <w:noProof/>
          <w:sz w:val="22"/>
          <w:szCs w:val="24"/>
          <w:u w:val="single"/>
          <w:lang w:eastAsia="en-NZ"/>
        </w:rPr>
      </w:pPr>
    </w:p>
    <w:p w14:paraId="092A4C76" w14:textId="732BC423" w:rsidR="00BB156E" w:rsidRPr="00BB156E" w:rsidRDefault="00BB156E" w:rsidP="09C79D44">
      <w:pPr>
        <w:tabs>
          <w:tab w:val="right" w:pos="8789"/>
          <w:tab w:val="right" w:pos="9026"/>
        </w:tabs>
        <w:rPr>
          <w:rFonts w:ascii="Arial" w:hAnsi="Arial"/>
          <w:b/>
          <w:bCs/>
          <w:noProof/>
          <w:sz w:val="22"/>
          <w:u w:val="single"/>
          <w:lang w:eastAsia="en-NZ"/>
        </w:rPr>
      </w:pPr>
      <w:r w:rsidRPr="09C79D44">
        <w:rPr>
          <w:rFonts w:ascii="Arial" w:hAnsi="Arial"/>
          <w:b/>
          <w:bCs/>
          <w:noProof/>
          <w:sz w:val="22"/>
          <w:u w:val="single"/>
          <w:lang w:eastAsia="en-NZ"/>
        </w:rPr>
        <w:t xml:space="preserve">   Who would you refer to for:</w:t>
      </w:r>
    </w:p>
    <w:p w14:paraId="36C3F20E" w14:textId="77777777" w:rsidR="00035DE3" w:rsidRPr="00B757EE" w:rsidRDefault="005276A0" w:rsidP="007E65FC">
      <w:pPr>
        <w:tabs>
          <w:tab w:val="left" w:pos="1701"/>
        </w:tabs>
        <w:spacing w:line="360" w:lineRule="auto"/>
        <w:ind w:left="709" w:hanging="709"/>
        <w:rPr>
          <w:rFonts w:ascii="Arial" w:hAnsi="Arial"/>
          <w:noProof/>
          <w:sz w:val="22"/>
          <w:lang w:eastAsia="en-NZ"/>
        </w:rPr>
      </w:pPr>
      <w:r w:rsidRPr="00A50DC3">
        <w:rPr>
          <w:rFonts w:ascii="Arial" w:hAnsi="Arial" w:cs="Arial"/>
          <w:noProof/>
          <w:color w:val="2518B5"/>
          <w:sz w:val="18"/>
          <w:szCs w:val="20"/>
          <w:shd w:val="clear" w:color="auto" w:fill="CCCCCC"/>
          <w:lang w:eastAsia="en-NZ"/>
        </w:rPr>
        <w:drawing>
          <wp:inline distT="0" distB="0" distL="0" distR="0" wp14:anchorId="543EDA28" wp14:editId="0A4412EA">
            <wp:extent cx="248944" cy="308344"/>
            <wp:effectExtent l="0" t="0" r="0" b="0"/>
            <wp:docPr id="7" name="Picture 4" descr="https://encrypted-tbn2.gstatic.com/images?q=tbn:ANd9GcTcOXDd0moDh55c8_O6DgtIRmFfPD61ARYfEeiDvoEsLEsOS3F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cOXDd0moDh55c8_O6DgtIRmFfPD61ARYfEeiDvoEsLEsOS3F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068" r="10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91" cy="31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>
        <w:rPr>
          <w:rFonts w:ascii="Arial" w:hAnsi="Arial"/>
          <w:noProof/>
          <w:lang w:eastAsia="en-NZ"/>
        </w:rPr>
        <w:t xml:space="preserve"> </w:t>
      </w:r>
      <w:r w:rsidR="00674DB8">
        <w:rPr>
          <w:rFonts w:ascii="Arial" w:hAnsi="Arial"/>
          <w:noProof/>
          <w:lang w:eastAsia="en-NZ"/>
        </w:rPr>
        <w:t xml:space="preserve"> </w:t>
      </w:r>
      <w:r w:rsidR="00A50DC3">
        <w:rPr>
          <w:rFonts w:ascii="Arial" w:hAnsi="Arial"/>
          <w:noProof/>
          <w:lang w:eastAsia="en-NZ"/>
        </w:rPr>
        <w:t xml:space="preserve"> </w:t>
      </w:r>
      <w:r w:rsidR="007E65FC">
        <w:rPr>
          <w:rFonts w:ascii="Arial" w:hAnsi="Arial"/>
          <w:noProof/>
          <w:lang w:eastAsia="en-NZ"/>
        </w:rPr>
        <w:t xml:space="preserve">   </w:t>
      </w:r>
      <w:r w:rsidR="00A50DC3" w:rsidRPr="2826540D">
        <w:rPr>
          <w:rFonts w:ascii="Arial" w:hAnsi="Arial"/>
          <w:noProof/>
          <w:sz w:val="22"/>
          <w:lang w:eastAsia="en-NZ"/>
        </w:rPr>
        <w:t>De</w:t>
      </w:r>
      <w:r w:rsidR="00640221" w:rsidRPr="2826540D">
        <w:rPr>
          <w:rFonts w:ascii="Arial" w:hAnsi="Arial"/>
          <w:noProof/>
          <w:sz w:val="22"/>
          <w:lang w:eastAsia="en-NZ"/>
        </w:rPr>
        <w:t>ntal</w:t>
      </w:r>
      <w:r w:rsidR="00811356" w:rsidRPr="2826540D">
        <w:rPr>
          <w:rFonts w:ascii="Arial" w:hAnsi="Arial"/>
          <w:noProof/>
          <w:sz w:val="22"/>
          <w:lang w:eastAsia="en-NZ"/>
        </w:rPr>
        <w:t>:</w:t>
      </w:r>
      <w:r w:rsidR="00640221" w:rsidRPr="2826540D">
        <w:rPr>
          <w:rFonts w:ascii="Arial" w:hAnsi="Arial"/>
          <w:noProof/>
          <w:sz w:val="22"/>
          <w:lang w:eastAsia="en-NZ"/>
        </w:rPr>
        <w:t xml:space="preserve"> </w:t>
      </w:r>
    </w:p>
    <w:p w14:paraId="1629DCDA" w14:textId="77777777" w:rsidR="005276A0" w:rsidRPr="00B757EE" w:rsidRDefault="00640221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</w:t>
      </w:r>
      <w:r w:rsidR="00035DE3" w:rsidRPr="00B757EE">
        <w:rPr>
          <w:rFonts w:ascii="Arial" w:hAnsi="Arial"/>
          <w:noProof/>
          <w:sz w:val="22"/>
          <w:lang w:eastAsia="en-NZ"/>
        </w:rPr>
        <w:t>_____</w:t>
      </w:r>
      <w:r w:rsidR="00392C23" w:rsidRPr="00B757EE">
        <w:rPr>
          <w:rFonts w:ascii="Arial" w:hAnsi="Arial"/>
          <w:noProof/>
          <w:sz w:val="22"/>
          <w:lang w:eastAsia="en-NZ"/>
        </w:rPr>
        <w:t>________________________</w:t>
      </w:r>
    </w:p>
    <w:p w14:paraId="5F0A61E6" w14:textId="77777777" w:rsidR="00004B6D" w:rsidRDefault="00640221" w:rsidP="007E65FC">
      <w:pPr>
        <w:tabs>
          <w:tab w:val="left" w:pos="426"/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 w:cs="Arial"/>
          <w:noProof/>
          <w:color w:val="2518B5"/>
          <w:sz w:val="22"/>
          <w:shd w:val="clear" w:color="auto" w:fill="CCCCCC"/>
          <w:lang w:eastAsia="en-NZ"/>
        </w:rPr>
        <w:drawing>
          <wp:inline distT="0" distB="0" distL="0" distR="0" wp14:anchorId="70966170" wp14:editId="5424FC00">
            <wp:extent cx="310134" cy="466842"/>
            <wp:effectExtent l="19050" t="0" r="0" b="0"/>
            <wp:docPr id="10" name="Picture 7" descr="https://encrypted-tbn1.gstatic.com/images?q=tbn:ANd9GcRUyKVV9vKgsywOkT9SHFn-zzxASO73q7TaIW7twrwqrJZDnTat1YXpPQc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RUyKVV9vKgsywOkT9SHFn-zzxASO73q7TaIW7twrwqrJZDnTat1YXpPQc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87" cy="46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</w:t>
      </w:r>
      <w:r w:rsidR="007E65FC" w:rsidRPr="2826540D">
        <w:rPr>
          <w:rFonts w:ascii="Arial" w:hAnsi="Arial"/>
          <w:noProof/>
          <w:sz w:val="22"/>
          <w:lang w:eastAsia="en-NZ"/>
        </w:rPr>
        <w:t xml:space="preserve"> </w:t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B</w:t>
      </w:r>
      <w:r w:rsidR="00811356" w:rsidRPr="2826540D">
        <w:rPr>
          <w:rFonts w:ascii="Arial" w:hAnsi="Arial"/>
          <w:noProof/>
          <w:sz w:val="22"/>
          <w:lang w:eastAsia="en-NZ"/>
        </w:rPr>
        <w:t>ehaviour:</w:t>
      </w:r>
      <w:r w:rsidRPr="2826540D">
        <w:rPr>
          <w:rFonts w:ascii="Arial" w:hAnsi="Arial"/>
          <w:noProof/>
          <w:sz w:val="22"/>
          <w:lang w:eastAsia="en-NZ"/>
        </w:rPr>
        <w:t xml:space="preserve"> _________________________________________________________________________________________________________________________________________</w:t>
      </w:r>
      <w:r w:rsidR="003C7F32" w:rsidRPr="2826540D">
        <w:rPr>
          <w:rFonts w:ascii="Arial" w:hAnsi="Arial"/>
          <w:noProof/>
          <w:sz w:val="22"/>
          <w:lang w:eastAsia="en-NZ"/>
        </w:rPr>
        <w:t>_________</w:t>
      </w:r>
    </w:p>
    <w:p w14:paraId="29A26407" w14:textId="2B579BB2" w:rsidR="003C7F32" w:rsidRDefault="00004B6D" w:rsidP="54EECE37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noProof/>
        </w:rPr>
        <w:drawing>
          <wp:inline distT="0" distB="0" distL="0" distR="0" wp14:anchorId="29E45EA6" wp14:editId="04A74F4A">
            <wp:extent cx="350874" cy="320871"/>
            <wp:effectExtent l="0" t="0" r="0" b="0"/>
            <wp:docPr id="164076868" name="Picture 4" descr="O:\Community Services\B4SC\General\im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74" cy="320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9C79D44">
        <w:rPr>
          <w:rFonts w:ascii="Arial" w:hAnsi="Arial"/>
          <w:noProof/>
          <w:sz w:val="22"/>
          <w:lang w:eastAsia="en-NZ"/>
        </w:rPr>
        <w:t xml:space="preserve">   Immunisations:</w:t>
      </w:r>
      <w:r w:rsidR="003C7F32" w:rsidRPr="09C79D44">
        <w:rPr>
          <w:rFonts w:ascii="Arial" w:hAnsi="Arial"/>
          <w:noProof/>
          <w:sz w:val="22"/>
          <w:lang w:eastAsia="en-NZ"/>
        </w:rPr>
        <w:t xml:space="preserve"> </w:t>
      </w:r>
    </w:p>
    <w:p w14:paraId="2E0B4583" w14:textId="4DBE143F" w:rsidR="003C7F32" w:rsidRPr="00B757EE" w:rsidRDefault="00004B6D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01766B3D" w14:textId="77777777" w:rsidR="009E0A6E" w:rsidRPr="00B757EE" w:rsidRDefault="00640221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 w:cs="Arial"/>
          <w:noProof/>
          <w:color w:val="2518B5"/>
          <w:sz w:val="22"/>
          <w:lang w:eastAsia="en-NZ"/>
        </w:rPr>
        <w:drawing>
          <wp:inline distT="0" distB="0" distL="0" distR="0" wp14:anchorId="0AD430CE" wp14:editId="09610A08">
            <wp:extent cx="404487" cy="395021"/>
            <wp:effectExtent l="19050" t="0" r="0" b="0"/>
            <wp:docPr id="11" name="rg_hi" descr="https://encrypted-tbn0.gstatic.com/images?q=tbn:ANd9GcQzOaB_-xlHoQfzr3Or3V4mW34Dt4T1mFrfa7zHp6wxCWcwvp9jq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zOaB_-xlHoQfzr3Or3V4mW34Dt4T1mFrfa7zHp6wxCWcwvp9jq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16" cy="397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</w:t>
      </w:r>
      <w:r w:rsidR="00674DB8" w:rsidRPr="2826540D">
        <w:rPr>
          <w:rFonts w:ascii="Arial" w:hAnsi="Arial"/>
          <w:noProof/>
          <w:sz w:val="22"/>
          <w:lang w:eastAsia="en-NZ"/>
        </w:rPr>
        <w:t xml:space="preserve"> </w:t>
      </w:r>
      <w:r w:rsidRPr="2826540D">
        <w:rPr>
          <w:rFonts w:ascii="Arial" w:hAnsi="Arial"/>
          <w:noProof/>
          <w:sz w:val="22"/>
          <w:lang w:eastAsia="en-NZ"/>
        </w:rPr>
        <w:t>Vision</w:t>
      </w:r>
      <w:r w:rsidR="00811356" w:rsidRPr="2826540D">
        <w:rPr>
          <w:rFonts w:ascii="Arial" w:hAnsi="Arial"/>
          <w:noProof/>
          <w:sz w:val="22"/>
          <w:lang w:eastAsia="en-NZ"/>
        </w:rPr>
        <w:t xml:space="preserve"> and hearing:</w:t>
      </w:r>
      <w:r w:rsidRPr="2826540D">
        <w:rPr>
          <w:rFonts w:ascii="Arial" w:hAnsi="Arial"/>
          <w:noProof/>
          <w:sz w:val="22"/>
          <w:lang w:eastAsia="en-NZ"/>
        </w:rPr>
        <w:t xml:space="preserve"> _____________________________________________________</w:t>
      </w:r>
      <w:r w:rsidR="00392C23" w:rsidRPr="2826540D">
        <w:rPr>
          <w:rFonts w:ascii="Arial" w:hAnsi="Arial"/>
          <w:noProof/>
          <w:sz w:val="22"/>
          <w:lang w:eastAsia="en-NZ"/>
        </w:rPr>
        <w:t>_______________________________________________________________</w:t>
      </w:r>
      <w:r w:rsidR="009E0A6E" w:rsidRPr="2826540D">
        <w:rPr>
          <w:rFonts w:ascii="Arial" w:hAnsi="Arial"/>
          <w:noProof/>
          <w:sz w:val="22"/>
          <w:lang w:eastAsia="en-NZ"/>
        </w:rPr>
        <w:t>______________________________</w:t>
      </w:r>
    </w:p>
    <w:p w14:paraId="36FCC2ED" w14:textId="77777777" w:rsidR="00674DB8" w:rsidRPr="00B757EE" w:rsidRDefault="00674DB8" w:rsidP="007E65FC">
      <w:pPr>
        <w:tabs>
          <w:tab w:val="left" w:pos="1701"/>
        </w:tabs>
        <w:spacing w:line="360" w:lineRule="auto"/>
        <w:ind w:left="993" w:hanging="993"/>
        <w:rPr>
          <w:rFonts w:ascii="Arial" w:hAnsi="Arial"/>
          <w:noProof/>
          <w:sz w:val="22"/>
          <w:lang w:eastAsia="en-NZ"/>
        </w:rPr>
      </w:pPr>
    </w:p>
    <w:p w14:paraId="19CEC7AE" w14:textId="77777777" w:rsidR="00035DE3" w:rsidRPr="00B757EE" w:rsidRDefault="0058643B" w:rsidP="00674DB8">
      <w:pPr>
        <w:tabs>
          <w:tab w:val="left" w:pos="1701"/>
        </w:tabs>
        <w:spacing w:line="360" w:lineRule="auto"/>
        <w:ind w:left="1560" w:hanging="1560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6ACA9B69" wp14:editId="79B9086C">
            <wp:extent cx="497831" cy="343814"/>
            <wp:effectExtent l="19050" t="0" r="0" b="0"/>
            <wp:docPr id="17" name="Picture 17" descr="\\pinnapp07\Users\_Staff\michellea\My Documents\My Pictures\Developmen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\pinnapp07\Users\_Staff\michellea\My Documents\My Pictures\Development 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48" cy="34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 </w:t>
      </w:r>
      <w:r w:rsidR="00674DB8" w:rsidRPr="2826540D">
        <w:rPr>
          <w:rFonts w:ascii="Arial" w:hAnsi="Arial"/>
          <w:noProof/>
          <w:sz w:val="22"/>
          <w:lang w:eastAsia="en-NZ"/>
        </w:rPr>
        <w:t xml:space="preserve"> </w:t>
      </w:r>
      <w:r w:rsidR="00035DE3" w:rsidRPr="2826540D">
        <w:rPr>
          <w:rFonts w:ascii="Arial" w:hAnsi="Arial"/>
          <w:noProof/>
          <w:sz w:val="22"/>
          <w:lang w:eastAsia="en-NZ"/>
        </w:rPr>
        <w:t>Development</w:t>
      </w:r>
      <w:r w:rsidR="00811356" w:rsidRPr="2826540D">
        <w:rPr>
          <w:rFonts w:ascii="Arial" w:hAnsi="Arial"/>
          <w:noProof/>
          <w:sz w:val="22"/>
          <w:lang w:eastAsia="en-NZ"/>
        </w:rPr>
        <w:t>:</w:t>
      </w:r>
    </w:p>
    <w:p w14:paraId="2CCF2B63" w14:textId="77777777" w:rsidR="00035DE3" w:rsidRPr="00B757EE" w:rsidRDefault="00035DE3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</w:t>
      </w:r>
      <w:r w:rsidR="00B757EE">
        <w:rPr>
          <w:rFonts w:ascii="Arial" w:hAnsi="Arial"/>
          <w:noProof/>
          <w:sz w:val="22"/>
          <w:lang w:eastAsia="en-NZ"/>
        </w:rPr>
        <w:t>________________</w:t>
      </w:r>
    </w:p>
    <w:p w14:paraId="22C05241" w14:textId="77777777" w:rsidR="00BC618D" w:rsidRPr="00B757EE" w:rsidRDefault="00035DE3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lastRenderedPageBreak/>
        <w:drawing>
          <wp:inline distT="0" distB="0" distL="0" distR="0" wp14:anchorId="4A850C0C" wp14:editId="6D2C0917">
            <wp:extent cx="548436" cy="329184"/>
            <wp:effectExtent l="19050" t="0" r="4014" b="0"/>
            <wp:docPr id="16" name="Picture 16" descr="\\pinnapp07\Users\_Staff\michellea\My Documents\My Pictures\speech and langu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\pinnapp07\Users\_Staff\michellea\My Documents\My Pictures\speech and language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7" cy="33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</w:t>
      </w:r>
      <w:r w:rsidRPr="2826540D">
        <w:rPr>
          <w:rFonts w:ascii="Arial" w:hAnsi="Arial"/>
          <w:noProof/>
          <w:sz w:val="22"/>
          <w:lang w:eastAsia="en-NZ"/>
        </w:rPr>
        <w:t>Speech and language</w:t>
      </w:r>
      <w:r w:rsidR="00811356" w:rsidRPr="2826540D">
        <w:rPr>
          <w:rFonts w:ascii="Arial" w:hAnsi="Arial"/>
          <w:noProof/>
          <w:sz w:val="22"/>
          <w:lang w:eastAsia="en-NZ"/>
        </w:rPr>
        <w:t>:</w:t>
      </w:r>
    </w:p>
    <w:p w14:paraId="4720408F" w14:textId="77777777" w:rsidR="0058643B" w:rsidRPr="00B757EE" w:rsidRDefault="0058643B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</w:t>
      </w:r>
      <w:r w:rsidR="009E0A6E" w:rsidRPr="00B757EE">
        <w:rPr>
          <w:rFonts w:ascii="Arial" w:hAnsi="Arial"/>
          <w:noProof/>
          <w:sz w:val="22"/>
          <w:lang w:eastAsia="en-NZ"/>
        </w:rPr>
        <w:t>________________</w:t>
      </w:r>
    </w:p>
    <w:p w14:paraId="3B598996" w14:textId="77777777" w:rsidR="0058643B" w:rsidRPr="00B757EE" w:rsidRDefault="00811356" w:rsidP="00811356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811356">
        <w:rPr>
          <w:rFonts w:ascii="Arial" w:hAnsi="Arial"/>
          <w:noProof/>
          <w:sz w:val="22"/>
          <w:lang w:eastAsia="en-NZ"/>
        </w:rPr>
        <w:drawing>
          <wp:inline distT="0" distB="0" distL="0" distR="0" wp14:anchorId="4D65A44D" wp14:editId="4F5CFC02">
            <wp:extent cx="499867" cy="453543"/>
            <wp:effectExtent l="19050" t="0" r="0" b="0"/>
            <wp:docPr id="1" name="Picture 19" descr="\\pinnapp07\Users\_Staff\michellea\My Documents\My Pictures\Obesity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\pinnapp07\Users\_Staff\michellea\My Documents\My Pictures\Obesity 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09" cy="46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870" w:rsidRPr="2826540D">
        <w:rPr>
          <w:rFonts w:ascii="Arial" w:hAnsi="Arial"/>
          <w:noProof/>
          <w:sz w:val="22"/>
          <w:lang w:eastAsia="en-NZ"/>
        </w:rPr>
        <w:t xml:space="preserve">  Growth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75001EF3" w14:textId="77777777" w:rsidR="002F3866" w:rsidRDefault="00202446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__________________________________________________________________________________________________________________________________________________</w:t>
      </w:r>
    </w:p>
    <w:p w14:paraId="20B039DB" w14:textId="77777777" w:rsidR="00035DE3" w:rsidRPr="00B757EE" w:rsidRDefault="002F3866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 xml:space="preserve">Explain the MoH Raising Healthy Kids Target: </w:t>
      </w:r>
      <w:r w:rsidR="00202446" w:rsidRPr="00B757EE">
        <w:rPr>
          <w:rFonts w:ascii="Arial" w:hAnsi="Arial"/>
          <w:noProof/>
          <w:sz w:val="22"/>
          <w:lang w:eastAsia="en-NZ"/>
        </w:rPr>
        <w:t>_________________________________________________________________</w:t>
      </w:r>
      <w:r w:rsidR="00B757EE">
        <w:rPr>
          <w:rFonts w:ascii="Arial" w:hAnsi="Arial"/>
          <w:noProof/>
          <w:sz w:val="22"/>
          <w:lang w:eastAsia="en-NZ"/>
        </w:rPr>
        <w:t>________</w:t>
      </w:r>
    </w:p>
    <w:p w14:paraId="23A8377D" w14:textId="77777777" w:rsidR="00FA2861" w:rsidRPr="00B757EE" w:rsidRDefault="00FA2861" w:rsidP="007E65FC">
      <w:pPr>
        <w:tabs>
          <w:tab w:val="left" w:pos="1701"/>
        </w:tabs>
        <w:spacing w:line="360" w:lineRule="auto"/>
        <w:ind w:left="993" w:hanging="993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3D3CB0FE" wp14:editId="5C5ED910">
            <wp:extent cx="446227" cy="446227"/>
            <wp:effectExtent l="0" t="0" r="0" b="0"/>
            <wp:docPr id="20" name="Picture 20" descr="\\pinnapp07\Users\_Staff\michellea\My Documents\My Pictures\Interpretin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\pinnapp07\Users\_Staff\michellea\My Documents\My Pictures\Interpreting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75" cy="45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 </w:t>
      </w:r>
      <w:r w:rsidR="007E65FC" w:rsidRPr="2826540D">
        <w:rPr>
          <w:rFonts w:ascii="Arial" w:hAnsi="Arial"/>
          <w:noProof/>
          <w:sz w:val="22"/>
          <w:lang w:eastAsia="en-NZ"/>
        </w:rPr>
        <w:t xml:space="preserve">  </w:t>
      </w:r>
      <w:r w:rsidRPr="2826540D">
        <w:rPr>
          <w:rFonts w:ascii="Arial" w:hAnsi="Arial"/>
          <w:noProof/>
          <w:sz w:val="22"/>
          <w:lang w:eastAsia="en-NZ"/>
        </w:rPr>
        <w:t>Interpreting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07658158" w14:textId="77777777" w:rsidR="00302870" w:rsidRDefault="00FA2861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B757EE">
        <w:rPr>
          <w:rFonts w:ascii="Arial" w:hAnsi="Arial"/>
          <w:noProof/>
          <w:sz w:val="22"/>
          <w:lang w:eastAsia="en-NZ"/>
        </w:rPr>
        <w:t>________</w:t>
      </w:r>
    </w:p>
    <w:p w14:paraId="5C1FB2A8" w14:textId="77777777" w:rsidR="008D7DEB" w:rsidRDefault="00FA2861" w:rsidP="008D7DEB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3DBA1E05" wp14:editId="281E6C2D">
            <wp:extent cx="500329" cy="354515"/>
            <wp:effectExtent l="19050" t="0" r="0" b="0"/>
            <wp:docPr id="21" name="Picture 21" descr="\\pinnapp07\Users\_Staff\michellea\My Documents\My Pictures\Anto violenc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\pinnapp07\Users\_Staff\michellea\My Documents\My Pictures\Anto violence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28" cy="3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DEB" w:rsidRPr="2826540D">
        <w:rPr>
          <w:rFonts w:ascii="Arial" w:hAnsi="Arial"/>
          <w:noProof/>
          <w:sz w:val="22"/>
          <w:lang w:eastAsia="en-NZ"/>
        </w:rPr>
        <w:t xml:space="preserve">  Child Protection/Domestic V</w:t>
      </w:r>
      <w:r w:rsidR="005A2284" w:rsidRPr="2826540D">
        <w:rPr>
          <w:rFonts w:ascii="Arial" w:hAnsi="Arial"/>
          <w:noProof/>
          <w:sz w:val="22"/>
          <w:lang w:eastAsia="en-NZ"/>
        </w:rPr>
        <w:t>iolence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4715BEE2" w14:textId="77777777" w:rsidR="008D7DEB" w:rsidRDefault="008D7DEB" w:rsidP="008D7DEB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9C79D44"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416885" w14:textId="77777777" w:rsidR="008D7DEB" w:rsidRPr="008D7DEB" w:rsidRDefault="008D7DEB" w:rsidP="00A50DC3">
      <w:pPr>
        <w:tabs>
          <w:tab w:val="left" w:pos="1701"/>
        </w:tabs>
        <w:spacing w:line="360" w:lineRule="auto"/>
        <w:rPr>
          <w:rFonts w:ascii="Arial" w:hAnsi="Arial"/>
          <w:b/>
          <w:noProof/>
          <w:sz w:val="22"/>
          <w:u w:val="single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50537DDF" w14:textId="77777777" w:rsidR="00FA2861" w:rsidRPr="00B757EE" w:rsidRDefault="00392C23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3077852A" wp14:editId="743C62EA">
            <wp:extent cx="500329" cy="328577"/>
            <wp:effectExtent l="19050" t="0" r="0" b="0"/>
            <wp:docPr id="22" name="Picture 22" descr="\\pinnapp07\Users\_Staff\michellea\My Documents\My Pictures\Mental Health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\pinnapp07\Users\_Staff\michellea\My Documents\My Pictures\Mental Health 3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05" cy="331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 </w:t>
      </w:r>
      <w:r w:rsidRPr="2826540D">
        <w:rPr>
          <w:rFonts w:ascii="Arial" w:hAnsi="Arial"/>
          <w:noProof/>
          <w:sz w:val="22"/>
          <w:lang w:eastAsia="en-NZ"/>
        </w:rPr>
        <w:t xml:space="preserve">Mental </w:t>
      </w:r>
      <w:r w:rsidR="008D7DEB" w:rsidRPr="2826540D">
        <w:rPr>
          <w:rFonts w:ascii="Arial" w:hAnsi="Arial"/>
          <w:noProof/>
          <w:sz w:val="22"/>
          <w:lang w:eastAsia="en-NZ"/>
        </w:rPr>
        <w:t>H</w:t>
      </w:r>
      <w:r w:rsidRPr="2826540D">
        <w:rPr>
          <w:rFonts w:ascii="Arial" w:hAnsi="Arial"/>
          <w:noProof/>
          <w:sz w:val="22"/>
          <w:lang w:eastAsia="en-NZ"/>
        </w:rPr>
        <w:t>ealth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2E10BFC3" w14:textId="77777777" w:rsidR="00392C23" w:rsidRPr="00B757EE" w:rsidRDefault="00392C23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5B3FD151" w14:textId="77777777" w:rsidR="00CA6176" w:rsidRDefault="00392C23" w:rsidP="09C79D44">
      <w:pPr>
        <w:tabs>
          <w:tab w:val="right" w:pos="8789"/>
          <w:tab w:val="right" w:pos="9026"/>
        </w:tabs>
        <w:spacing w:line="360" w:lineRule="auto"/>
        <w:ind w:left="1560" w:hanging="1560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4BAB8FDC" wp14:editId="0FBAD7A5">
            <wp:extent cx="466230" cy="321868"/>
            <wp:effectExtent l="19050" t="0" r="0" b="0"/>
            <wp:docPr id="23" name="Picture 23" descr="\\pinnapp07\Users\_Staff\michellea\My Documents\My Pictures\Pare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\pinnapp07\Users\_Staff\michellea\My Documents\My Pictures\Parenting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51" cy="322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6B42" w:rsidRPr="2826540D">
        <w:rPr>
          <w:rFonts w:ascii="Arial" w:hAnsi="Arial"/>
          <w:noProof/>
          <w:sz w:val="22"/>
          <w:lang w:eastAsia="en-NZ"/>
        </w:rPr>
        <w:t xml:space="preserve">  </w:t>
      </w:r>
      <w:r w:rsidR="0090259D" w:rsidRPr="2826540D">
        <w:rPr>
          <w:rFonts w:ascii="Arial" w:hAnsi="Arial"/>
          <w:noProof/>
          <w:sz w:val="22"/>
          <w:lang w:eastAsia="en-NZ"/>
        </w:rPr>
        <w:t xml:space="preserve"> </w:t>
      </w:r>
      <w:r w:rsidRPr="2826540D">
        <w:rPr>
          <w:rFonts w:ascii="Arial" w:hAnsi="Arial"/>
          <w:noProof/>
          <w:sz w:val="22"/>
          <w:lang w:eastAsia="en-NZ"/>
        </w:rPr>
        <w:t>Parenting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5E1D7676" w14:textId="7E14E9FB" w:rsidR="005A2284" w:rsidRDefault="005A2284" w:rsidP="00CA6176">
      <w:p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9C79D44">
        <w:rPr>
          <w:rFonts w:ascii="Arial" w:hAnsi="Arial"/>
          <w:sz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</w:t>
      </w:r>
    </w:p>
    <w:p w14:paraId="319726E9" w14:textId="5340BCCD" w:rsidR="00DD7A64" w:rsidRDefault="31FCEE39" w:rsidP="09C79D44">
      <w:pPr>
        <w:pStyle w:val="ListParagraph"/>
        <w:numPr>
          <w:ilvl w:val="0"/>
          <w:numId w:val="1"/>
        </w:numPr>
        <w:pBdr>
          <w:bottom w:val="single" w:sz="12" w:space="1" w:color="auto"/>
        </w:pBdr>
        <w:tabs>
          <w:tab w:val="right" w:pos="8789"/>
          <w:tab w:val="right" w:pos="9026"/>
        </w:tabs>
        <w:spacing w:line="360" w:lineRule="auto"/>
        <w:rPr>
          <w:rFonts w:ascii="Arial" w:eastAsia="Arial" w:hAnsi="Arial" w:cs="Arial"/>
          <w:sz w:val="22"/>
        </w:rPr>
      </w:pPr>
      <w:r w:rsidRPr="09C79D44">
        <w:rPr>
          <w:rFonts w:ascii="Arial" w:hAnsi="Arial"/>
          <w:sz w:val="22"/>
        </w:rPr>
        <w:t>What does S</w:t>
      </w:r>
      <w:r w:rsidR="00133614">
        <w:rPr>
          <w:rFonts w:ascii="Arial" w:hAnsi="Arial"/>
          <w:sz w:val="22"/>
        </w:rPr>
        <w:t>DQ</w:t>
      </w:r>
      <w:r w:rsidRPr="09C79D44">
        <w:rPr>
          <w:rFonts w:ascii="Arial" w:hAnsi="Arial"/>
          <w:sz w:val="22"/>
        </w:rPr>
        <w:t xml:space="preserve"> </w:t>
      </w:r>
      <w:r w:rsidR="00356ACC" w:rsidRPr="09C79D44">
        <w:rPr>
          <w:rFonts w:ascii="Arial" w:hAnsi="Arial"/>
          <w:sz w:val="22"/>
        </w:rPr>
        <w:t>stand for</w:t>
      </w:r>
    </w:p>
    <w:p w14:paraId="37D8877B" w14:textId="5422A969" w:rsidR="09C79D44" w:rsidRDefault="09C79D44" w:rsidP="09C79D44">
      <w:pPr>
        <w:spacing w:line="360" w:lineRule="auto"/>
        <w:rPr>
          <w:rFonts w:ascii="Arial" w:hAnsi="Arial"/>
          <w:sz w:val="22"/>
        </w:rPr>
      </w:pPr>
    </w:p>
    <w:p w14:paraId="64844620" w14:textId="21ABA1C1" w:rsidR="00356ACC" w:rsidRDefault="00356ACC" w:rsidP="09C79D44">
      <w:pPr>
        <w:pStyle w:val="ListParagraph"/>
        <w:numPr>
          <w:ilvl w:val="0"/>
          <w:numId w:val="1"/>
        </w:numPr>
        <w:spacing w:line="360" w:lineRule="auto"/>
        <w:rPr>
          <w:sz w:val="22"/>
        </w:rPr>
      </w:pPr>
      <w:r w:rsidRPr="09C79D44">
        <w:rPr>
          <w:rFonts w:ascii="Arial" w:hAnsi="Arial"/>
          <w:sz w:val="22"/>
        </w:rPr>
        <w:t xml:space="preserve">What does the early childhood </w:t>
      </w:r>
      <w:proofErr w:type="spellStart"/>
      <w:r w:rsidRPr="09C79D44">
        <w:rPr>
          <w:rFonts w:ascii="Arial" w:hAnsi="Arial"/>
          <w:sz w:val="22"/>
        </w:rPr>
        <w:t>center</w:t>
      </w:r>
      <w:proofErr w:type="spellEnd"/>
      <w:r w:rsidR="56B5D3AD" w:rsidRPr="09C79D44">
        <w:rPr>
          <w:rFonts w:ascii="Arial" w:hAnsi="Arial"/>
          <w:sz w:val="22"/>
        </w:rPr>
        <w:t xml:space="preserve"> </w:t>
      </w:r>
      <w:r w:rsidRPr="09C79D44">
        <w:rPr>
          <w:rFonts w:ascii="Arial" w:hAnsi="Arial"/>
          <w:sz w:val="22"/>
        </w:rPr>
        <w:t xml:space="preserve">complete as part of the B4 schools </w:t>
      </w:r>
      <w:proofErr w:type="gramStart"/>
      <w:r w:rsidRPr="09C79D44">
        <w:rPr>
          <w:rFonts w:ascii="Arial" w:hAnsi="Arial"/>
          <w:sz w:val="22"/>
        </w:rPr>
        <w:t>as</w:t>
      </w:r>
      <w:r w:rsidR="63EAC07C" w:rsidRPr="09C79D44">
        <w:rPr>
          <w:rFonts w:ascii="Arial" w:hAnsi="Arial"/>
          <w:sz w:val="22"/>
        </w:rPr>
        <w:t>s</w:t>
      </w:r>
      <w:r w:rsidRPr="09C79D44">
        <w:rPr>
          <w:rFonts w:ascii="Arial" w:hAnsi="Arial"/>
          <w:sz w:val="22"/>
        </w:rPr>
        <w:t>essment.</w:t>
      </w:r>
      <w:proofErr w:type="gramEnd"/>
    </w:p>
    <w:p w14:paraId="7399B111" w14:textId="114CE326" w:rsidR="09C79D44" w:rsidRDefault="09C79D44" w:rsidP="09C79D44">
      <w:pPr>
        <w:spacing w:line="360" w:lineRule="auto"/>
        <w:ind w:left="360"/>
        <w:rPr>
          <w:rFonts w:ascii="Arial" w:hAnsi="Arial"/>
          <w:sz w:val="22"/>
        </w:rPr>
      </w:pPr>
    </w:p>
    <w:p w14:paraId="5E69AC94" w14:textId="04E7BF58" w:rsidR="09C79D44" w:rsidRDefault="09C79D44" w:rsidP="09C79D44">
      <w:pPr>
        <w:spacing w:line="360" w:lineRule="auto"/>
        <w:ind w:left="360"/>
        <w:rPr>
          <w:rFonts w:ascii="Arial" w:hAnsi="Arial"/>
          <w:sz w:val="22"/>
        </w:rPr>
      </w:pPr>
    </w:p>
    <w:p w14:paraId="0EBC9436" w14:textId="77777777" w:rsidR="0090259D" w:rsidRPr="00E153DD" w:rsidRDefault="0090259D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b/>
          <w:sz w:val="22"/>
          <w:szCs w:val="24"/>
        </w:rPr>
      </w:pPr>
      <w:r w:rsidRPr="00E153DD">
        <w:rPr>
          <w:rFonts w:ascii="Arial" w:hAnsi="Arial"/>
          <w:b/>
          <w:sz w:val="22"/>
          <w:szCs w:val="24"/>
        </w:rPr>
        <w:t xml:space="preserve">The following will be completed when the </w:t>
      </w:r>
      <w:r w:rsidR="00B11851" w:rsidRPr="00E153DD">
        <w:rPr>
          <w:rFonts w:ascii="Arial" w:hAnsi="Arial"/>
          <w:b/>
          <w:sz w:val="22"/>
          <w:szCs w:val="24"/>
        </w:rPr>
        <w:t>assessment has</w:t>
      </w:r>
      <w:r w:rsidRPr="00E153DD">
        <w:rPr>
          <w:rFonts w:ascii="Arial" w:hAnsi="Arial"/>
          <w:b/>
          <w:sz w:val="22"/>
          <w:szCs w:val="24"/>
        </w:rPr>
        <w:t xml:space="preserve"> been marked:</w:t>
      </w:r>
    </w:p>
    <w:p w14:paraId="738E8DBE" w14:textId="77777777" w:rsidR="00B757EE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Assessor</w:t>
      </w:r>
      <w:r w:rsidR="00B757EE">
        <w:rPr>
          <w:rFonts w:ascii="Arial" w:hAnsi="Arial"/>
          <w:noProof/>
          <w:sz w:val="22"/>
          <w:lang w:eastAsia="en-NZ"/>
        </w:rPr>
        <w:t xml:space="preserve">’s </w:t>
      </w:r>
      <w:r w:rsidR="0090259D">
        <w:rPr>
          <w:rFonts w:ascii="Arial" w:hAnsi="Arial"/>
          <w:noProof/>
          <w:sz w:val="22"/>
          <w:lang w:eastAsia="en-NZ"/>
        </w:rPr>
        <w:t>name: ___________________________________________________</w:t>
      </w:r>
    </w:p>
    <w:p w14:paraId="3EE09FB8" w14:textId="77777777" w:rsidR="0090259D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Signature of assessor</w:t>
      </w:r>
      <w:r w:rsidR="0090259D">
        <w:rPr>
          <w:rFonts w:ascii="Arial" w:hAnsi="Arial"/>
          <w:noProof/>
          <w:sz w:val="22"/>
          <w:lang w:eastAsia="en-NZ"/>
        </w:rPr>
        <w:t>: _______________________________________________</w:t>
      </w:r>
    </w:p>
    <w:p w14:paraId="4A5C2CAF" w14:textId="77777777" w:rsidR="0090259D" w:rsidRDefault="0090259D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Dat</w:t>
      </w:r>
      <w:r w:rsidR="008844E6">
        <w:rPr>
          <w:rFonts w:ascii="Arial" w:hAnsi="Arial"/>
          <w:noProof/>
          <w:sz w:val="22"/>
          <w:lang w:eastAsia="en-NZ"/>
        </w:rPr>
        <w:t>e: _______________________</w:t>
      </w:r>
    </w:p>
    <w:p w14:paraId="4D2B236B" w14:textId="73D7BC17" w:rsidR="008844E6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Assessment passed:  ____</w:t>
      </w:r>
      <w:r w:rsidR="00BA6C77">
        <w:rPr>
          <w:rFonts w:ascii="Arial" w:hAnsi="Arial"/>
          <w:noProof/>
          <w:sz w:val="22"/>
          <w:lang w:eastAsia="en-NZ"/>
        </w:rPr>
        <w:t>______</w:t>
      </w:r>
      <w:r>
        <w:rPr>
          <w:rFonts w:ascii="Arial" w:hAnsi="Arial"/>
          <w:noProof/>
          <w:sz w:val="22"/>
          <w:lang w:eastAsia="en-NZ"/>
        </w:rPr>
        <w:t xml:space="preserve">               Assessment requires further work:  ____</w:t>
      </w:r>
    </w:p>
    <w:p w14:paraId="0AFAA4A7" w14:textId="77777777" w:rsidR="00C16F01" w:rsidRDefault="0090259D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 xml:space="preserve">Comments: </w:t>
      </w:r>
    </w:p>
    <w:p w14:paraId="4C8B59E8" w14:textId="77777777" w:rsidR="003C4DED" w:rsidRDefault="0090259D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</w:t>
      </w:r>
      <w:r w:rsidR="006A36F0">
        <w:rPr>
          <w:rFonts w:ascii="Arial" w:hAnsi="Arial"/>
          <w:noProof/>
          <w:sz w:val="22"/>
          <w:lang w:eastAsia="en-NZ"/>
        </w:rPr>
        <w:t>_______________________</w:t>
      </w:r>
    </w:p>
    <w:p w14:paraId="1904FED0" w14:textId="77777777" w:rsidR="008844E6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</w:p>
    <w:p w14:paraId="6FB029C2" w14:textId="425D51A7" w:rsidR="003C4DED" w:rsidRPr="00B757EE" w:rsidRDefault="00137E23" w:rsidP="3F742614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9C79D44">
        <w:rPr>
          <w:rFonts w:ascii="Arial" w:hAnsi="Arial"/>
          <w:noProof/>
          <w:sz w:val="22"/>
          <w:lang w:eastAsia="en-NZ"/>
        </w:rPr>
        <w:t xml:space="preserve">Revised </w:t>
      </w:r>
      <w:r w:rsidR="004F0537" w:rsidRPr="09C79D44">
        <w:rPr>
          <w:rFonts w:ascii="Arial" w:hAnsi="Arial"/>
          <w:noProof/>
          <w:sz w:val="22"/>
          <w:lang w:eastAsia="en-NZ"/>
        </w:rPr>
        <w:t xml:space="preserve">by </w:t>
      </w:r>
      <w:r w:rsidR="679B9EE4" w:rsidRPr="09C79D44">
        <w:rPr>
          <w:rFonts w:ascii="Arial" w:hAnsi="Arial"/>
          <w:noProof/>
          <w:sz w:val="22"/>
          <w:lang w:eastAsia="en-NZ"/>
        </w:rPr>
        <w:t>07/0</w:t>
      </w:r>
      <w:r w:rsidR="0CE74DD5" w:rsidRPr="09C79D44">
        <w:rPr>
          <w:rFonts w:ascii="Arial" w:hAnsi="Arial"/>
          <w:noProof/>
          <w:sz w:val="22"/>
          <w:lang w:eastAsia="en-NZ"/>
        </w:rPr>
        <w:t>7</w:t>
      </w:r>
      <w:r w:rsidR="679B9EE4" w:rsidRPr="09C79D44">
        <w:rPr>
          <w:rFonts w:ascii="Arial" w:hAnsi="Arial"/>
          <w:noProof/>
          <w:sz w:val="22"/>
          <w:lang w:eastAsia="en-NZ"/>
        </w:rPr>
        <w:t>/2020</w:t>
      </w:r>
    </w:p>
    <w:sectPr w:rsidR="003C4DED" w:rsidRPr="00B757EE" w:rsidSect="00B11851">
      <w:type w:val="continuous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E3DE5" w14:textId="77777777" w:rsidR="00877E96" w:rsidRDefault="00877E96" w:rsidP="005276A0">
      <w:pPr>
        <w:spacing w:after="0" w:line="240" w:lineRule="auto"/>
      </w:pPr>
      <w:r>
        <w:separator/>
      </w:r>
    </w:p>
  </w:endnote>
  <w:endnote w:type="continuationSeparator" w:id="0">
    <w:p w14:paraId="0EB12508" w14:textId="77777777" w:rsidR="00877E96" w:rsidRDefault="00877E96" w:rsidP="00527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0673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A742A" w14:textId="77777777" w:rsidR="00670607" w:rsidRDefault="006706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A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273671" w14:textId="77777777" w:rsidR="00811356" w:rsidRDefault="00811356" w:rsidP="00E8318B">
    <w:pPr>
      <w:pStyle w:val="Footer"/>
      <w:tabs>
        <w:tab w:val="clear" w:pos="4513"/>
        <w:tab w:val="clear" w:pos="9026"/>
        <w:tab w:val="left" w:pos="15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9E086" w14:textId="77777777" w:rsidR="00877E96" w:rsidRDefault="00877E96" w:rsidP="005276A0">
      <w:pPr>
        <w:spacing w:after="0" w:line="240" w:lineRule="auto"/>
      </w:pPr>
      <w:r>
        <w:separator/>
      </w:r>
    </w:p>
  </w:footnote>
  <w:footnote w:type="continuationSeparator" w:id="0">
    <w:p w14:paraId="07105C58" w14:textId="77777777" w:rsidR="00877E96" w:rsidRDefault="00877E96" w:rsidP="00527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8988F" w14:textId="6AFE4E72" w:rsidR="00670607" w:rsidRDefault="002107B7">
    <w:pPr>
      <w:pStyle w:val="Header"/>
    </w:pPr>
    <w:r>
      <w:rPr>
        <w:noProof/>
        <w:lang w:eastAsia="en-NZ"/>
      </w:rPr>
      <w:drawing>
        <wp:anchor distT="0" distB="0" distL="114300" distR="114300" simplePos="0" relativeHeight="251667456" behindDoc="1" locked="0" layoutInCell="1" allowOverlap="1" wp14:anchorId="34EFE972" wp14:editId="28DA136A">
          <wp:simplePos x="0" y="0"/>
          <wp:positionH relativeFrom="margin">
            <wp:posOffset>3645535</wp:posOffset>
          </wp:positionH>
          <wp:positionV relativeFrom="page">
            <wp:align>top</wp:align>
          </wp:positionV>
          <wp:extent cx="2575560" cy="676275"/>
          <wp:effectExtent l="0" t="0" r="0" b="9525"/>
          <wp:wrapTight wrapText="bothSides">
            <wp:wrapPolygon edited="0">
              <wp:start x="0" y="0"/>
              <wp:lineTo x="0" y="21296"/>
              <wp:lineTo x="21408" y="21296"/>
              <wp:lineTo x="21408" y="0"/>
              <wp:lineTo x="0" y="0"/>
            </wp:wrapPolygon>
          </wp:wrapTight>
          <wp:docPr id="2" name="Picture 6" descr="O:\ADMIN\Branding\NEW PINNACLE\Full colou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:\ADMIN\Branding\NEW PINNACLE\Full colou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556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NZ"/>
      </w:rPr>
      <w:drawing>
        <wp:anchor distT="0" distB="0" distL="114300" distR="114300" simplePos="0" relativeHeight="251665408" behindDoc="1" locked="0" layoutInCell="1" allowOverlap="1" wp14:anchorId="6CF8B19A" wp14:editId="69FDE885">
          <wp:simplePos x="0" y="0"/>
          <wp:positionH relativeFrom="column">
            <wp:posOffset>-409575</wp:posOffset>
          </wp:positionH>
          <wp:positionV relativeFrom="paragraph">
            <wp:posOffset>-341630</wp:posOffset>
          </wp:positionV>
          <wp:extent cx="617220" cy="647700"/>
          <wp:effectExtent l="0" t="0" r="0" b="0"/>
          <wp:wrapTight wrapText="bothSides">
            <wp:wrapPolygon edited="0">
              <wp:start x="0" y="0"/>
              <wp:lineTo x="0" y="20965"/>
              <wp:lineTo x="20667" y="20965"/>
              <wp:lineTo x="20667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E67BB" w14:textId="77777777" w:rsidR="00811356" w:rsidRDefault="00E153DD" w:rsidP="00E153DD">
    <w:pPr>
      <w:pStyle w:val="Header"/>
      <w:tabs>
        <w:tab w:val="clear" w:pos="4513"/>
        <w:tab w:val="clear" w:pos="9026"/>
        <w:tab w:val="left" w:pos="7335"/>
      </w:tabs>
    </w:pPr>
    <w:r>
      <w:rPr>
        <w:noProof/>
        <w:lang w:eastAsia="en-NZ"/>
      </w:rPr>
      <w:drawing>
        <wp:anchor distT="0" distB="0" distL="114300" distR="114300" simplePos="0" relativeHeight="251664384" behindDoc="0" locked="0" layoutInCell="1" allowOverlap="1" wp14:anchorId="08BFDB74" wp14:editId="4352B853">
          <wp:simplePos x="0" y="0"/>
          <wp:positionH relativeFrom="margin">
            <wp:posOffset>3464708</wp:posOffset>
          </wp:positionH>
          <wp:positionV relativeFrom="margin">
            <wp:posOffset>-841375</wp:posOffset>
          </wp:positionV>
          <wp:extent cx="2575560" cy="676275"/>
          <wp:effectExtent l="0" t="0" r="0" b="9525"/>
          <wp:wrapSquare wrapText="bothSides"/>
          <wp:docPr id="4" name="Picture 6" descr="O:\ADMIN\Branding\NEW PINNACLE\Full colou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:\ADMIN\Branding\NEW PINNACLE\Full colou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556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46FE">
      <w:rPr>
        <w:noProof/>
        <w:lang w:eastAsia="en-NZ"/>
      </w:rPr>
      <w:drawing>
        <wp:inline distT="0" distB="0" distL="0" distR="0" wp14:anchorId="5776110E" wp14:editId="67793C2C">
          <wp:extent cx="617525" cy="6477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525" cy="653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83A52"/>
    <w:multiLevelType w:val="hybridMultilevel"/>
    <w:tmpl w:val="3E2EC5D4"/>
    <w:lvl w:ilvl="0" w:tplc="1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6E60533"/>
    <w:multiLevelType w:val="hybridMultilevel"/>
    <w:tmpl w:val="DD06D51E"/>
    <w:lvl w:ilvl="0" w:tplc="1332D89E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3240" w:hanging="360"/>
      </w:pPr>
    </w:lvl>
    <w:lvl w:ilvl="2" w:tplc="1409001B" w:tentative="1">
      <w:start w:val="1"/>
      <w:numFmt w:val="lowerRoman"/>
      <w:lvlText w:val="%3."/>
      <w:lvlJc w:val="right"/>
      <w:pPr>
        <w:ind w:left="3960" w:hanging="180"/>
      </w:pPr>
    </w:lvl>
    <w:lvl w:ilvl="3" w:tplc="1409000F" w:tentative="1">
      <w:start w:val="1"/>
      <w:numFmt w:val="decimal"/>
      <w:lvlText w:val="%4."/>
      <w:lvlJc w:val="left"/>
      <w:pPr>
        <w:ind w:left="4680" w:hanging="360"/>
      </w:pPr>
    </w:lvl>
    <w:lvl w:ilvl="4" w:tplc="14090019" w:tentative="1">
      <w:start w:val="1"/>
      <w:numFmt w:val="lowerLetter"/>
      <w:lvlText w:val="%5."/>
      <w:lvlJc w:val="left"/>
      <w:pPr>
        <w:ind w:left="5400" w:hanging="360"/>
      </w:pPr>
    </w:lvl>
    <w:lvl w:ilvl="5" w:tplc="1409001B" w:tentative="1">
      <w:start w:val="1"/>
      <w:numFmt w:val="lowerRoman"/>
      <w:lvlText w:val="%6."/>
      <w:lvlJc w:val="right"/>
      <w:pPr>
        <w:ind w:left="6120" w:hanging="180"/>
      </w:pPr>
    </w:lvl>
    <w:lvl w:ilvl="6" w:tplc="1409000F" w:tentative="1">
      <w:start w:val="1"/>
      <w:numFmt w:val="decimal"/>
      <w:lvlText w:val="%7."/>
      <w:lvlJc w:val="left"/>
      <w:pPr>
        <w:ind w:left="6840" w:hanging="360"/>
      </w:pPr>
    </w:lvl>
    <w:lvl w:ilvl="7" w:tplc="14090019" w:tentative="1">
      <w:start w:val="1"/>
      <w:numFmt w:val="lowerLetter"/>
      <w:lvlText w:val="%8."/>
      <w:lvlJc w:val="left"/>
      <w:pPr>
        <w:ind w:left="7560" w:hanging="360"/>
      </w:pPr>
    </w:lvl>
    <w:lvl w:ilvl="8" w:tplc="1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59DC13F2"/>
    <w:multiLevelType w:val="hybridMultilevel"/>
    <w:tmpl w:val="49469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1E0188"/>
    <w:multiLevelType w:val="hybridMultilevel"/>
    <w:tmpl w:val="A008EB7E"/>
    <w:lvl w:ilvl="0" w:tplc="35009294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894"/>
    <w:rsid w:val="00004B6D"/>
    <w:rsid w:val="0001739B"/>
    <w:rsid w:val="00035DE3"/>
    <w:rsid w:val="00040C26"/>
    <w:rsid w:val="00060A76"/>
    <w:rsid w:val="00067774"/>
    <w:rsid w:val="0007166D"/>
    <w:rsid w:val="00096A32"/>
    <w:rsid w:val="000F7E23"/>
    <w:rsid w:val="00133614"/>
    <w:rsid w:val="00137E23"/>
    <w:rsid w:val="00161440"/>
    <w:rsid w:val="001E0C9A"/>
    <w:rsid w:val="001E1840"/>
    <w:rsid w:val="00202446"/>
    <w:rsid w:val="002107B7"/>
    <w:rsid w:val="00230DEC"/>
    <w:rsid w:val="0026536C"/>
    <w:rsid w:val="00283274"/>
    <w:rsid w:val="002B6054"/>
    <w:rsid w:val="002D4822"/>
    <w:rsid w:val="002E7F9B"/>
    <w:rsid w:val="002F3866"/>
    <w:rsid w:val="00302870"/>
    <w:rsid w:val="003165DE"/>
    <w:rsid w:val="00324876"/>
    <w:rsid w:val="0034079B"/>
    <w:rsid w:val="00340AFA"/>
    <w:rsid w:val="00356ACC"/>
    <w:rsid w:val="00362645"/>
    <w:rsid w:val="0039112F"/>
    <w:rsid w:val="00392C23"/>
    <w:rsid w:val="003C4DED"/>
    <w:rsid w:val="003C7F32"/>
    <w:rsid w:val="003E3176"/>
    <w:rsid w:val="00413077"/>
    <w:rsid w:val="0045468A"/>
    <w:rsid w:val="00466CB1"/>
    <w:rsid w:val="004E65D1"/>
    <w:rsid w:val="004F0537"/>
    <w:rsid w:val="004F3951"/>
    <w:rsid w:val="005276A0"/>
    <w:rsid w:val="0056185F"/>
    <w:rsid w:val="00562714"/>
    <w:rsid w:val="005765EA"/>
    <w:rsid w:val="0058643B"/>
    <w:rsid w:val="005A0AFE"/>
    <w:rsid w:val="005A2284"/>
    <w:rsid w:val="005D2171"/>
    <w:rsid w:val="005D3839"/>
    <w:rsid w:val="00640221"/>
    <w:rsid w:val="00670607"/>
    <w:rsid w:val="00674DB8"/>
    <w:rsid w:val="00693ACB"/>
    <w:rsid w:val="006A36F0"/>
    <w:rsid w:val="006C6CA9"/>
    <w:rsid w:val="006D4387"/>
    <w:rsid w:val="00700A89"/>
    <w:rsid w:val="007014C4"/>
    <w:rsid w:val="0073002A"/>
    <w:rsid w:val="00731FE1"/>
    <w:rsid w:val="007546FE"/>
    <w:rsid w:val="00757894"/>
    <w:rsid w:val="00794B0C"/>
    <w:rsid w:val="00794C0A"/>
    <w:rsid w:val="007A0FC1"/>
    <w:rsid w:val="007E65FC"/>
    <w:rsid w:val="00811356"/>
    <w:rsid w:val="00850C7F"/>
    <w:rsid w:val="00874861"/>
    <w:rsid w:val="00877E96"/>
    <w:rsid w:val="008844E6"/>
    <w:rsid w:val="008A2CB4"/>
    <w:rsid w:val="008D7DEB"/>
    <w:rsid w:val="008E6BCB"/>
    <w:rsid w:val="0090259D"/>
    <w:rsid w:val="00951407"/>
    <w:rsid w:val="00987C25"/>
    <w:rsid w:val="009B3641"/>
    <w:rsid w:val="009D2F2A"/>
    <w:rsid w:val="009E0A6E"/>
    <w:rsid w:val="00A3716F"/>
    <w:rsid w:val="00A50DC3"/>
    <w:rsid w:val="00B06B42"/>
    <w:rsid w:val="00B11851"/>
    <w:rsid w:val="00B627CF"/>
    <w:rsid w:val="00B757EE"/>
    <w:rsid w:val="00B84422"/>
    <w:rsid w:val="00BA6C77"/>
    <w:rsid w:val="00BB103D"/>
    <w:rsid w:val="00BB156E"/>
    <w:rsid w:val="00BC618D"/>
    <w:rsid w:val="00BD4D0E"/>
    <w:rsid w:val="00BD7321"/>
    <w:rsid w:val="00BE07E4"/>
    <w:rsid w:val="00C06EED"/>
    <w:rsid w:val="00C16F01"/>
    <w:rsid w:val="00C27DFA"/>
    <w:rsid w:val="00C4641E"/>
    <w:rsid w:val="00C91465"/>
    <w:rsid w:val="00CA6176"/>
    <w:rsid w:val="00CD49A9"/>
    <w:rsid w:val="00D728DE"/>
    <w:rsid w:val="00D80CF8"/>
    <w:rsid w:val="00DD7A64"/>
    <w:rsid w:val="00DF51DE"/>
    <w:rsid w:val="00E153DD"/>
    <w:rsid w:val="00E35B6F"/>
    <w:rsid w:val="00E57FE1"/>
    <w:rsid w:val="00E8318B"/>
    <w:rsid w:val="00E87EEA"/>
    <w:rsid w:val="00EB015A"/>
    <w:rsid w:val="00EB2975"/>
    <w:rsid w:val="00EC1035"/>
    <w:rsid w:val="00EE497C"/>
    <w:rsid w:val="00F41C5F"/>
    <w:rsid w:val="00F64661"/>
    <w:rsid w:val="00F72C6D"/>
    <w:rsid w:val="00F81FB8"/>
    <w:rsid w:val="00F940B0"/>
    <w:rsid w:val="00FA2861"/>
    <w:rsid w:val="00FB779B"/>
    <w:rsid w:val="00FE4294"/>
    <w:rsid w:val="09C79D44"/>
    <w:rsid w:val="0CE74DD5"/>
    <w:rsid w:val="10E413A1"/>
    <w:rsid w:val="1A618ECF"/>
    <w:rsid w:val="1B57DB14"/>
    <w:rsid w:val="1DDF260C"/>
    <w:rsid w:val="229056DA"/>
    <w:rsid w:val="2826540D"/>
    <w:rsid w:val="2B833E00"/>
    <w:rsid w:val="31FCEE39"/>
    <w:rsid w:val="327A199E"/>
    <w:rsid w:val="33D9809A"/>
    <w:rsid w:val="34486432"/>
    <w:rsid w:val="3B1F63E5"/>
    <w:rsid w:val="3D4BAB8B"/>
    <w:rsid w:val="3F742614"/>
    <w:rsid w:val="4506AFCB"/>
    <w:rsid w:val="45C2A23A"/>
    <w:rsid w:val="4C41AFB2"/>
    <w:rsid w:val="5068B0F2"/>
    <w:rsid w:val="54EECE37"/>
    <w:rsid w:val="56B5D3AD"/>
    <w:rsid w:val="63EAC07C"/>
    <w:rsid w:val="669119D0"/>
    <w:rsid w:val="679B9EE4"/>
    <w:rsid w:val="69C679B4"/>
    <w:rsid w:val="6AB7CAB7"/>
    <w:rsid w:val="6E1E16B3"/>
    <w:rsid w:val="780D71D2"/>
    <w:rsid w:val="7A43AD28"/>
    <w:rsid w:val="7A9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587BC"/>
  <w15:docId w15:val="{E0B99680-E3B7-493A-BC97-4530EBBF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 Gothic" w:eastAsiaTheme="minorHAnsi" w:hAnsi="Century Gothic" w:cstheme="minorBidi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A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0A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76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6A0"/>
  </w:style>
  <w:style w:type="paragraph" w:styleId="Footer">
    <w:name w:val="footer"/>
    <w:basedOn w:val="Normal"/>
    <w:link w:val="FooterChar"/>
    <w:uiPriority w:val="99"/>
    <w:unhideWhenUsed/>
    <w:rsid w:val="005276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6.jpe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jpeg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hyperlink" Target="http://www.google.co.nz/imgres?um=1&amp;hl=en&amp;biw=1536&amp;bih=815&amp;tbm=isch&amp;tbnid=1Q8FPXjMZ9zOIM:&amp;imgrefurl=http://preschooler.thebump.com/can-consistent-bad-behavior-toddler-mean-autism-1751.html&amp;docid=oyKj8wvsUppYpM&amp;imgurl=http://preschooler.thebump.com/DM-Resize/photos.demandstudios.com/getty/article/178/162/76549148.jpg?w=600&amp;h=600&amp;keep_ratio=1&amp;w=400&amp;h=600&amp;ei=jx9SUryvH4ekkQX1l4GAAQ&amp;zoom=1&amp;iact=rc&amp;dur=156&amp;page=2&amp;tbnh=140&amp;tbnw=99&amp;start=42&amp;ndsp=50&amp;ved=1t:429,r:43,s:0,i:210&amp;tx=33&amp;ty=71" TargetMode="External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google.co.nz/imgres?start=86&amp;um=1&amp;hl=en&amp;biw=1536&amp;bih=815&amp;tbm=isch&amp;tbnid=-PG0Tr7hp45U0M:&amp;imgrefurl=http://sanmarcoslibrarykids.blogspot.com/&amp;docid=Qfjlqt5MvJPHjM&amp;imgurl=http://www.ohsu.edu/xd/health/services/casey-eye/clinical-services/general-eye-care/elks-childrens-eye/images/Stereo_Glasses_1.jpg&amp;w=960&amp;h=640&amp;ei=RyBSUrPlMtHHlQXV2oCgCA&amp;zoom=1&amp;iact=hc&amp;vpx=913&amp;vpy=151&amp;dur=77&amp;hovh=183&amp;hovw=275&amp;tx=149&amp;ty=96&amp;page=3&amp;tbnh=147&amp;tbnw=202&amp;ndsp=50&amp;ved=1t:429,r:17,s:100,i:5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ogle.co.nz/imgres?um=1&amp;hl=en&amp;biw=1536&amp;bih=815&amp;tbm=isch&amp;tbnid=JJ6qo1W0Nw7thM:&amp;imgrefurl=http://aidicine.com/about-your-teeth/&amp;docid=qfHs8vMnc3nEXM&amp;imgurl=http://aidicine.com/wp-content/uploads/2013/03/white-teeth.jpg&amp;w=380&amp;h=400&amp;ei=bR5SUrywNMbwkQWKr4CoCQ&amp;zoom=1&amp;iact=rc&amp;dur=762&amp;page=1&amp;tbnh=143&amp;tbnw=139&amp;start=0&amp;ndsp=28&amp;ved=1t:429,r:20,s:0,i:148&amp;tx=77&amp;ty=57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749FEDEE98E45BF9164AF9C2E7E3F" ma:contentTypeVersion="13" ma:contentTypeDescription="Create a new document." ma:contentTypeScope="" ma:versionID="fa5faa4a583d765677a351328a4d9e37">
  <xsd:schema xmlns:xsd="http://www.w3.org/2001/XMLSchema" xmlns:xs="http://www.w3.org/2001/XMLSchema" xmlns:p="http://schemas.microsoft.com/office/2006/metadata/properties" xmlns:ns2="c7fb00af-a4cc-4ef2-b8b9-226c56ef79b3" xmlns:ns3="1da44bdf-f158-4d8e-a0be-d0287e98827d" targetNamespace="http://schemas.microsoft.com/office/2006/metadata/properties" ma:root="true" ma:fieldsID="c3a8624b3f679eb26a1d80a45285a19b" ns2:_="" ns3:_="">
    <xsd:import namespace="c7fb00af-a4cc-4ef2-b8b9-226c56ef79b3"/>
    <xsd:import namespace="1da44bdf-f158-4d8e-a0be-d0287e9882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b00af-a4cc-4ef2-b8b9-226c56ef7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44bdf-f158-4d8e-a0be-d0287e9882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51A07-D877-4CD9-B19E-7F0575451C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45BB0E-E54A-4D7C-99EC-7944B98C3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6D016-3DCC-4A26-92A8-ED9A1FCBD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b00af-a4cc-4ef2-b8b9-226c56ef79b3"/>
    <ds:schemaRef ds:uri="1da44bdf-f158-4d8e-a0be-d0287e988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0334A-DA5B-407E-8A7B-D0E57232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428CC41E</Template>
  <TotalTime>3</TotalTime>
  <Pages>6</Pages>
  <Words>1394</Words>
  <Characters>7947</Characters>
  <Application>Microsoft Office Word</Application>
  <DocSecurity>0</DocSecurity>
  <Lines>66</Lines>
  <Paragraphs>18</Paragraphs>
  <ScaleCrop>false</ScaleCrop>
  <Company>Pinnacle Group Ltd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admin_blacka</dc:creator>
  <cp:lastModifiedBy>Jayne Emerson</cp:lastModifiedBy>
  <cp:revision>6</cp:revision>
  <cp:lastPrinted>2014-11-05T00:17:00Z</cp:lastPrinted>
  <dcterms:created xsi:type="dcterms:W3CDTF">2021-06-29T04:20:00Z</dcterms:created>
  <dcterms:modified xsi:type="dcterms:W3CDTF">2021-06-29T04:22:00Z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0x0101000E2749FEDEE98E45BF9164AF9C2E7E3F</vt:lpwstr>
  </property>
  <property fmtid="{D5CDD505-2E9C-101B-9397-08002B2CF9AE}" pid="3" name="Order">
    <vt:r8>558600</vt:r8>
  </property>
</Properties>
</file>